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C0A2968" w:rsidR="00F72F4F" w:rsidRPr="00A62A79" w:rsidRDefault="00F72F4F" w:rsidP="00F72F4F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A62A79">
        <w:rPr>
          <w:rFonts w:ascii="Times New Roman" w:hAnsi="Times New Roman" w:cs="Times New Roman"/>
          <w:sz w:val="22"/>
          <w:szCs w:val="22"/>
        </w:rPr>
        <w:t xml:space="preserve">3GPP </w:t>
      </w:r>
      <w:r w:rsidR="008572C5" w:rsidRPr="00A62A79">
        <w:rPr>
          <w:rFonts w:ascii="Times New Roman" w:hAnsi="Times New Roman" w:cs="Times New Roman"/>
          <w:sz w:val="22"/>
          <w:szCs w:val="22"/>
        </w:rPr>
        <w:t>TSG-</w:t>
      </w:r>
      <w:r w:rsidRPr="00A62A79">
        <w:rPr>
          <w:rFonts w:ascii="Times New Roman" w:hAnsi="Times New Roman" w:cs="Times New Roman"/>
          <w:sz w:val="22"/>
          <w:szCs w:val="22"/>
        </w:rPr>
        <w:t>RAN WG4 Meeting #</w:t>
      </w:r>
      <w:r w:rsidR="00C92021">
        <w:rPr>
          <w:rFonts w:ascii="Times New Roman" w:hAnsi="Times New Roman" w:cs="Times New Roman"/>
          <w:sz w:val="22"/>
          <w:szCs w:val="22"/>
        </w:rPr>
        <w:t xml:space="preserve"> </w:t>
      </w:r>
      <w:r w:rsidRPr="00A62A79">
        <w:rPr>
          <w:rFonts w:ascii="Times New Roman" w:hAnsi="Times New Roman" w:cs="Times New Roman"/>
          <w:sz w:val="22"/>
          <w:szCs w:val="22"/>
        </w:rPr>
        <w:t>10</w:t>
      </w:r>
      <w:r w:rsidR="00AD41F7">
        <w:rPr>
          <w:rFonts w:ascii="Times New Roman" w:hAnsi="Times New Roman" w:cs="Times New Roman"/>
          <w:sz w:val="22"/>
          <w:szCs w:val="22"/>
        </w:rPr>
        <w:t>9</w:t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="001775AC" w:rsidRPr="00A62A79">
        <w:rPr>
          <w:rFonts w:ascii="Times New Roman" w:hAnsi="Times New Roman" w:cs="Times New Roman"/>
          <w:sz w:val="22"/>
          <w:szCs w:val="22"/>
        </w:rPr>
        <w:t>R4-2</w:t>
      </w:r>
      <w:r w:rsidR="00074135" w:rsidRPr="00A62A79">
        <w:rPr>
          <w:rFonts w:ascii="Times New Roman" w:hAnsi="Times New Roman" w:cs="Times New Roman"/>
          <w:sz w:val="22"/>
          <w:szCs w:val="22"/>
        </w:rPr>
        <w:t>3</w:t>
      </w:r>
      <w:r w:rsidR="007D64A6">
        <w:rPr>
          <w:rFonts w:ascii="Times New Roman" w:hAnsi="Times New Roman" w:cs="Times New Roman"/>
          <w:sz w:val="22"/>
          <w:szCs w:val="22"/>
        </w:rPr>
        <w:t>18417</w:t>
      </w:r>
    </w:p>
    <w:p w14:paraId="39A0EE25" w14:textId="7DE72409" w:rsidR="00D309CC" w:rsidRPr="00A62A79" w:rsidRDefault="00AD41F7" w:rsidP="00D309CC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Chicago</w:t>
      </w:r>
      <w:r w:rsidR="008572C5" w:rsidRPr="00A62A79">
        <w:rPr>
          <w:b/>
          <w:sz w:val="22"/>
          <w:szCs w:val="22"/>
        </w:rPr>
        <w:t xml:space="preserve">, China, </w:t>
      </w:r>
      <w:r>
        <w:rPr>
          <w:b/>
          <w:sz w:val="22"/>
          <w:szCs w:val="22"/>
        </w:rPr>
        <w:t>November</w:t>
      </w:r>
      <w:r w:rsidR="008572C5" w:rsidRPr="00A62A7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13</w:t>
      </w:r>
      <w:r w:rsidR="008572C5" w:rsidRPr="00A62A79">
        <w:rPr>
          <w:b/>
          <w:sz w:val="22"/>
          <w:szCs w:val="22"/>
        </w:rPr>
        <w:t xml:space="preserve"> – 1</w:t>
      </w:r>
      <w:r>
        <w:rPr>
          <w:b/>
          <w:sz w:val="22"/>
          <w:szCs w:val="22"/>
        </w:rPr>
        <w:t>7</w:t>
      </w:r>
      <w:r w:rsidR="008572C5" w:rsidRPr="00A62A79">
        <w:rPr>
          <w:b/>
          <w:sz w:val="22"/>
          <w:szCs w:val="22"/>
        </w:rPr>
        <w:t>, 2023</w:t>
      </w:r>
    </w:p>
    <w:p w14:paraId="6DDCE159" w14:textId="15A4F9BA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Agenda item: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</w:t>
      </w:r>
      <w:r w:rsidR="00E610FC">
        <w:rPr>
          <w:rFonts w:ascii="Times New Roman" w:hAnsi="Times New Roman" w:cs="Times New Roman"/>
          <w:sz w:val="22"/>
          <w:szCs w:val="22"/>
        </w:rPr>
        <w:t xml:space="preserve"> </w:t>
      </w:r>
      <w:r w:rsidR="00E0371D">
        <w:rPr>
          <w:rFonts w:ascii="Times New Roman" w:hAnsi="Times New Roman" w:cs="Times New Roman"/>
          <w:b w:val="0"/>
          <w:bCs/>
          <w:sz w:val="22"/>
          <w:szCs w:val="22"/>
        </w:rPr>
        <w:t>7</w:t>
      </w:r>
      <w:r w:rsidR="00C92021">
        <w:rPr>
          <w:rFonts w:ascii="Times New Roman" w:hAnsi="Times New Roman" w:cs="Times New Roman"/>
          <w:b w:val="0"/>
          <w:bCs/>
          <w:sz w:val="22"/>
          <w:szCs w:val="22"/>
        </w:rPr>
        <w:t>.1.1.1</w:t>
      </w:r>
    </w:p>
    <w:p w14:paraId="4DBE005A" w14:textId="38FC0A59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Source: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Apple</w:t>
      </w:r>
    </w:p>
    <w:p w14:paraId="0D2061A1" w14:textId="081B6095" w:rsidR="00D309CC" w:rsidRPr="00276E1D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Title: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MSD analysis for CA_n5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B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-n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 xml:space="preserve">12, 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 xml:space="preserve"> 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CA_n5B-n14, and CA_n5B-n29 with CA_n5B</w:t>
      </w:r>
      <w:r w:rsidR="00A62A79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 xml:space="preserve"> UL</w:t>
      </w:r>
    </w:p>
    <w:p w14:paraId="052B1E0C" w14:textId="175138BA" w:rsidR="00104BC6" w:rsidRPr="00A62A79" w:rsidRDefault="00104BC6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WI/SI: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5D43BF">
        <w:rPr>
          <w:rFonts w:ascii="Times New Roman" w:hAnsi="Times New Roman" w:cs="Times New Roman"/>
          <w:sz w:val="22"/>
          <w:szCs w:val="22"/>
        </w:rPr>
        <w:t xml:space="preserve"> </w:t>
      </w:r>
      <w:r w:rsidR="00C92021" w:rsidRPr="00C92021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NR_CADC_R18_2BDL_xBUL</w:t>
      </w:r>
    </w:p>
    <w:p w14:paraId="6C6D1281" w14:textId="4A2C1540" w:rsidR="00104BC6" w:rsidRPr="00A62A79" w:rsidRDefault="00104BC6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Release: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Rel-</w:t>
      </w:r>
      <w:r w:rsidR="00261B7C" w:rsidRPr="00276E1D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1A6141" w:rsidRPr="00276E1D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0207DB43" w14:textId="28014A84" w:rsidR="00D46431" w:rsidRPr="00A62A79" w:rsidRDefault="00D309CC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Document for: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</w:t>
      </w:r>
      <w:r w:rsidR="00DE2650" w:rsidRPr="00276E1D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19F050EF" w:rsidR="00A75621" w:rsidRPr="00497F2A" w:rsidRDefault="008E7986" w:rsidP="0093313C">
      <w:pPr>
        <w:pStyle w:val="Heading1"/>
        <w:spacing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t>1</w:t>
      </w:r>
      <w:r w:rsidRPr="00497F2A">
        <w:rPr>
          <w:rFonts w:ascii="Times New Roman" w:hAnsi="Times New Roman"/>
          <w:b/>
          <w:bCs/>
          <w:sz w:val="28"/>
          <w:szCs w:val="28"/>
        </w:rPr>
        <w:tab/>
        <w:t xml:space="preserve">Introduction </w:t>
      </w:r>
      <w:r w:rsidR="00B378C9" w:rsidRPr="00497F2A">
        <w:rPr>
          <w:rFonts w:ascii="Times New Roman" w:hAnsi="Times New Roman"/>
          <w:b/>
          <w:bCs/>
          <w:sz w:val="28"/>
          <w:szCs w:val="28"/>
        </w:rPr>
        <w:t xml:space="preserve">         </w:t>
      </w:r>
    </w:p>
    <w:p w14:paraId="4ABAF1D9" w14:textId="755CD101" w:rsidR="00D63DC2" w:rsidRPr="00A62A79" w:rsidRDefault="00EC51E4" w:rsidP="00491501">
      <w:pPr>
        <w:spacing w:after="120"/>
        <w:ind w:firstLine="284"/>
        <w:jc w:val="both"/>
        <w:rPr>
          <w:sz w:val="20"/>
          <w:szCs w:val="20"/>
        </w:rPr>
      </w:pPr>
      <w:r w:rsidRPr="00A62A79">
        <w:rPr>
          <w:sz w:val="20"/>
          <w:szCs w:val="20"/>
        </w:rPr>
        <w:t>In the previous RAN4 meeting (#108</w:t>
      </w:r>
      <w:r w:rsidR="00900E0D">
        <w:rPr>
          <w:sz w:val="20"/>
          <w:szCs w:val="20"/>
        </w:rPr>
        <w:t>-Bis</w:t>
      </w:r>
      <w:r w:rsidRPr="00A62A79">
        <w:rPr>
          <w:sz w:val="20"/>
          <w:szCs w:val="20"/>
        </w:rPr>
        <w:t xml:space="preserve">, </w:t>
      </w:r>
      <w:r w:rsidR="00900E0D">
        <w:rPr>
          <w:sz w:val="20"/>
          <w:szCs w:val="20"/>
        </w:rPr>
        <w:t>Xiamen</w:t>
      </w:r>
      <w:r w:rsidRPr="00A62A79">
        <w:rPr>
          <w:sz w:val="20"/>
          <w:szCs w:val="20"/>
        </w:rPr>
        <w:t xml:space="preserve">, </w:t>
      </w:r>
      <w:r w:rsidR="00900E0D">
        <w:rPr>
          <w:sz w:val="20"/>
          <w:szCs w:val="20"/>
        </w:rPr>
        <w:t>China</w:t>
      </w:r>
      <w:r w:rsidRPr="00A62A79">
        <w:rPr>
          <w:sz w:val="20"/>
          <w:szCs w:val="20"/>
        </w:rPr>
        <w:t xml:space="preserve">), discussions were held </w:t>
      </w:r>
      <w:r w:rsidR="002E1C73" w:rsidRPr="00A62A79">
        <w:rPr>
          <w:sz w:val="20"/>
          <w:szCs w:val="20"/>
        </w:rPr>
        <w:t>on</w:t>
      </w:r>
      <w:r w:rsidRPr="00A62A79">
        <w:rPr>
          <w:sz w:val="20"/>
          <w:szCs w:val="20"/>
        </w:rPr>
        <w:t xml:space="preserve"> specify</w:t>
      </w:r>
      <w:r w:rsidR="002E1C73" w:rsidRPr="00A62A79">
        <w:rPr>
          <w:sz w:val="20"/>
          <w:szCs w:val="20"/>
        </w:rPr>
        <w:t>ing</w:t>
      </w:r>
      <w:r w:rsidRPr="00A62A79">
        <w:rPr>
          <w:sz w:val="20"/>
          <w:szCs w:val="20"/>
        </w:rPr>
        <w:t xml:space="preserve"> the MSD values for the three CA combinations CA_n5B-n12, CA_n5B-14, and CA_n5B-n29 with CA_n5B UL</w:t>
      </w:r>
      <w:r w:rsidR="00CC7A05">
        <w:rPr>
          <w:sz w:val="20"/>
          <w:szCs w:val="20"/>
        </w:rPr>
        <w:t>. The test points were defined in the WF [1] and are captured in the table below:</w:t>
      </w: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900E0D" w:rsidRPr="00CA1CFC" w14:paraId="3D29A9F3" w14:textId="77777777" w:rsidTr="00CC7A05">
        <w:trPr>
          <w:trHeight w:val="2543"/>
        </w:trPr>
        <w:tc>
          <w:tcPr>
            <w:tcW w:w="9459" w:type="dxa"/>
            <w:shd w:val="clear" w:color="auto" w:fill="D9D9D9" w:themeFill="background1" w:themeFillShade="D9"/>
          </w:tcPr>
          <w:p w14:paraId="1C3D123D" w14:textId="77777777" w:rsidR="00CC7A05" w:rsidRPr="00CC7A05" w:rsidRDefault="00CC7A05" w:rsidP="00CC7A05">
            <w:pPr>
              <w:pStyle w:val="Heading1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C7A05">
              <w:rPr>
                <w:rFonts w:ascii="Times New Roman" w:hAnsi="Times New Roman"/>
                <w:sz w:val="16"/>
                <w:szCs w:val="16"/>
              </w:rPr>
              <w:t>&lt;Topic 1-2 CA_n5B_n12, CA_n5B_n14, and CA_n5B_n29 test points for evaluation &gt;</w:t>
            </w:r>
          </w:p>
          <w:p w14:paraId="6DF1823A" w14:textId="77777777" w:rsidR="00CC7A05" w:rsidRPr="00CC7A05" w:rsidRDefault="00CC7A05" w:rsidP="00CC7A05">
            <w:pPr>
              <w:spacing w:afterLines="50" w:after="120"/>
              <w:rPr>
                <w:b/>
                <w:sz w:val="16"/>
                <w:szCs w:val="16"/>
                <w:lang w:eastAsia="zh-CN"/>
              </w:rPr>
            </w:pPr>
            <w:r w:rsidRPr="00CC7A05">
              <w:rPr>
                <w:b/>
                <w:sz w:val="16"/>
                <w:szCs w:val="16"/>
                <w:lang w:eastAsia="zh-CN"/>
              </w:rPr>
              <w:t>&lt;Way forward&gt;:</w:t>
            </w:r>
          </w:p>
          <w:p w14:paraId="651DE3A1" w14:textId="77777777" w:rsidR="00CC7A05" w:rsidRPr="00CC7A05" w:rsidRDefault="00CC7A05" w:rsidP="00CC7A05">
            <w:pPr>
              <w:spacing w:afterLines="50" w:after="120"/>
              <w:rPr>
                <w:bCs/>
                <w:sz w:val="16"/>
                <w:szCs w:val="16"/>
                <w:lang w:eastAsia="zh-CN"/>
              </w:rPr>
            </w:pPr>
            <w:r w:rsidRPr="00CC7A05">
              <w:rPr>
                <w:bCs/>
                <w:sz w:val="16"/>
                <w:szCs w:val="16"/>
                <w:lang w:eastAsia="zh-CN"/>
              </w:rPr>
              <w:t>The following test points are used for evaluation in next meeting:</w:t>
            </w:r>
          </w:p>
          <w:tbl>
            <w:tblPr>
              <w:tblW w:w="75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57"/>
              <w:gridCol w:w="594"/>
              <w:gridCol w:w="671"/>
              <w:gridCol w:w="705"/>
              <w:gridCol w:w="1551"/>
              <w:gridCol w:w="734"/>
              <w:gridCol w:w="622"/>
              <w:gridCol w:w="740"/>
              <w:gridCol w:w="814"/>
            </w:tblGrid>
            <w:tr w:rsidR="00CC7A05" w:rsidRPr="00CC7A05" w14:paraId="0021F92E" w14:textId="77777777" w:rsidTr="000E032E">
              <w:trPr>
                <w:trHeight w:val="20"/>
                <w:jc w:val="center"/>
              </w:trPr>
              <w:tc>
                <w:tcPr>
                  <w:tcW w:w="676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46B27B5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>Band / Channel bandwidth / N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vertAlign w:val="subscript"/>
                      <w:lang w:eastAsia="en-US"/>
                    </w:rPr>
                    <w:t>RB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 / Duplex mode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4833A3D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>Source of IMD</w:t>
                  </w:r>
                </w:p>
              </w:tc>
            </w:tr>
            <w:tr w:rsidR="00CC7A05" w:rsidRPr="00CC7A05" w14:paraId="43BE3BA5" w14:textId="77777777" w:rsidTr="000E032E">
              <w:trPr>
                <w:trHeight w:val="648"/>
                <w:jc w:val="center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2610D6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ja-JP"/>
                    </w:rPr>
                    <w:t>NR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zh-CN"/>
                    </w:rPr>
                    <w:t>CA band combination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504C5BB9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ja-JP"/>
                    </w:rPr>
                    <w:t>NR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 band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1C67A39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>UL F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vertAlign w:val="subscript"/>
                      <w:lang w:eastAsia="en-US"/>
                    </w:rPr>
                    <w:t>c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br/>
                    <w:t>(MHz)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4EFCD55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UL/DL BW 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br/>
                    <w:t>(MHz)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5490540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UL 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br/>
                    <w:t>C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vertAlign w:val="subscript"/>
                      <w:lang w:eastAsia="en-US"/>
                    </w:rPr>
                    <w:t>LRB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FF35A1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>DL F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vertAlign w:val="subscript"/>
                      <w:lang w:eastAsia="en-US"/>
                    </w:rPr>
                    <w:t>c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 (MHz)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5D4193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 xml:space="preserve">MSD </w:t>
                  </w: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64D9472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  <w:t>Duplex mode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E8B5EB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CC7A05" w:rsidRPr="00CC7A05" w14:paraId="15D59677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403119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CA_n5-n12</w:t>
                  </w: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4C7AAB9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n5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ED4A4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829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691A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E9F0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10 (RBSTART=0)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827A3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874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56C5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62ADE9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75AA002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X</w:t>
                  </w:r>
                </w:p>
              </w:tc>
            </w:tr>
            <w:tr w:rsidR="00CC7A05" w:rsidRPr="00CC7A05" w14:paraId="37974762" w14:textId="77777777" w:rsidTr="000E032E">
              <w:trPr>
                <w:trHeight w:val="233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DFA1E1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0F714" w14:textId="77777777" w:rsidR="00CC7A05" w:rsidRPr="00CC7A05" w:rsidRDefault="00CC7A05" w:rsidP="00CC7A05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37FE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838.9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D846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D1699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10 (RBSTART=42)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8A162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883.9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3F01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F5542" w14:textId="77777777" w:rsidR="00CC7A05" w:rsidRPr="00CC7A05" w:rsidRDefault="00CC7A05" w:rsidP="00CC7A05">
                  <w:pPr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8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6C52E" w14:textId="77777777" w:rsidR="00CC7A05" w:rsidRPr="00CC7A05" w:rsidRDefault="00CC7A05" w:rsidP="00CC7A05">
                  <w:pPr>
                    <w:jc w:val="center"/>
                    <w:rPr>
                      <w:rFonts w:eastAsiaTheme="minorEastAsia"/>
                      <w:sz w:val="16"/>
                      <w:szCs w:val="16"/>
                      <w:lang w:eastAsia="en-US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Y</w:t>
                  </w:r>
                </w:p>
              </w:tc>
            </w:tr>
            <w:tr w:rsidR="00CC7A05" w:rsidRPr="00CC7A05" w14:paraId="1BF927B1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A53F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5057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n12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0CB4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82489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27A9B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A78C2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743.5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9A1E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4983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087D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ja-JP"/>
                    </w:rPr>
                    <w:t>IMD9</w:t>
                  </w:r>
                </w:p>
              </w:tc>
            </w:tr>
            <w:tr w:rsidR="00CC7A05" w:rsidRPr="00CC7A05" w14:paraId="289E9DF6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074753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CA_n5-n12</w:t>
                  </w:r>
                </w:p>
              </w:tc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EC07BA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n5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42E2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829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C47E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EE3F9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(RBSTART=0)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A1B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874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5F18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77EC8E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5EDA34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X</w:t>
                  </w:r>
                </w:p>
              </w:tc>
            </w:tr>
            <w:tr w:rsidR="00CC7A05" w:rsidRPr="00CC7A05" w14:paraId="6B97EEAE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81EA9C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5099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DEA2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83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8.9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DB80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901B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(RBSTART=3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6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38CF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88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3.9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4B90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A0ED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8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81FC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Y</w:t>
                  </w:r>
                </w:p>
              </w:tc>
            </w:tr>
            <w:tr w:rsidR="00CC7A05" w:rsidRPr="00CC7A05" w14:paraId="14ED8FBF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C7DC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2ED39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n12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3960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02B3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7BE0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281A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743.5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43BA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1760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197D6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IMD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11</w:t>
                  </w:r>
                </w:p>
              </w:tc>
            </w:tr>
            <w:tr w:rsidR="00CC7A05" w:rsidRPr="00CC7A05" w14:paraId="025AE2E1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B0615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CA_n5-n14</w:t>
                  </w:r>
                </w:p>
              </w:tc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193F17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n5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45E5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829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41B3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46D6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(RBSTART=0)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7297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874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EBAE3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54454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4F33C3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X</w:t>
                  </w:r>
                </w:p>
              </w:tc>
            </w:tr>
            <w:tr w:rsidR="00CC7A05" w:rsidRPr="00CC7A05" w14:paraId="4716B26C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3BE88B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07A93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B47E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83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8.9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2FF93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3984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42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8DA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88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3.9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B985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0E6F3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8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8D6D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Y</w:t>
                  </w:r>
                </w:p>
              </w:tc>
            </w:tr>
            <w:tr w:rsidR="00CC7A05" w:rsidRPr="00CC7A05" w14:paraId="4D0D2E9F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7BB8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282F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4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6EB7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2F9E2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936E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C3A0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7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65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.5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AC68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00F4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6DA9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IMD7</w:t>
                  </w:r>
                </w:p>
              </w:tc>
            </w:tr>
            <w:tr w:rsidR="00CC7A05" w:rsidRPr="00CC7A05" w14:paraId="4F8C46B2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DC25A1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CA_n5-n14</w:t>
                  </w:r>
                </w:p>
              </w:tc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406CD0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n5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4EAA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829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B3D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FBD8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(RBSTART=0)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8117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874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28EB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1DAF5A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80FC1D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X</w:t>
                  </w:r>
                </w:p>
              </w:tc>
            </w:tr>
            <w:tr w:rsidR="00CC7A05" w:rsidRPr="00CC7A05" w14:paraId="643DE2EE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381029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D323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C869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83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8.9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4B03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9FC62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28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42ED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88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3.9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5D5E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B089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8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6036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Y</w:t>
                  </w:r>
                </w:p>
              </w:tc>
            </w:tr>
            <w:tr w:rsidR="00CC7A05" w:rsidRPr="00CC7A05" w14:paraId="1F2CC69F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7B41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53C03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4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C0E8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5A61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256F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E1C1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7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65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.5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77AB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B7D59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4820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IMD9</w:t>
                  </w:r>
                </w:p>
              </w:tc>
            </w:tr>
            <w:tr w:rsidR="00CC7A05" w:rsidRPr="00CC7A05" w14:paraId="551463E0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3CC7C3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CA_n5-n29</w:t>
                  </w:r>
                </w:p>
              </w:tc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6C5CAC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n5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21A9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829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350A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9CDD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(RBSTART=0)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998C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874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6D9A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A18502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C6DCE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X</w:t>
                  </w:r>
                </w:p>
              </w:tc>
            </w:tr>
            <w:tr w:rsidR="00CC7A05" w:rsidRPr="00CC7A05" w14:paraId="0B520770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A4874C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5899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BD9F2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83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8.9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4D0F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1421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(RBSTART=42)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16B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88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3.9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E75E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EB9D9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8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C8EE0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Y</w:t>
                  </w:r>
                </w:p>
              </w:tc>
            </w:tr>
            <w:tr w:rsidR="00CC7A05" w:rsidRPr="00CC7A05" w14:paraId="12CF9B10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401E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A70F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n29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D3A8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A414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80A0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58D5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7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25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.5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BA0BD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2489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822E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IMD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11</w:t>
                  </w:r>
                </w:p>
              </w:tc>
            </w:tr>
            <w:tr w:rsidR="00CC7A05" w:rsidRPr="00CC7A05" w14:paraId="48C28ACB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17C6F8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CA_n5-n29</w:t>
                  </w:r>
                </w:p>
              </w:tc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D08402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n5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5305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829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D78B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CD3E8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(RBSTART=0)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A336F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874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4267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44170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833DD6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X</w:t>
                  </w:r>
                </w:p>
              </w:tc>
            </w:tr>
            <w:tr w:rsidR="00CC7A05" w:rsidRPr="00CC7A05" w14:paraId="635D2F47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A5372A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3240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9D777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838.9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BCF8A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5BCC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1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0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 xml:space="preserve"> (RBSTART=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37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)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7B10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883.9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F1CC1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N/A</w:t>
                  </w:r>
                </w:p>
              </w:tc>
              <w:tc>
                <w:tcPr>
                  <w:tcW w:w="7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EEF5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</w:pPr>
                </w:p>
              </w:tc>
              <w:tc>
                <w:tcPr>
                  <w:tcW w:w="8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053D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N/A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vertAlign w:val="superscript"/>
                      <w:lang w:val="fi-FI" w:eastAsia="ja-JP"/>
                    </w:rPr>
                    <w:t>Y</w:t>
                  </w:r>
                </w:p>
              </w:tc>
            </w:tr>
            <w:tr w:rsidR="00CC7A05" w:rsidRPr="00CC7A05" w14:paraId="27BD824E" w14:textId="77777777" w:rsidTr="000E032E">
              <w:trPr>
                <w:trHeight w:val="187"/>
                <w:jc w:val="center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B9E46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HAnsi"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390F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zh-CN"/>
                    </w:rPr>
                    <w:t>n29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DFE2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CA3AB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FAE1C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N/A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763F5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725.5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2642E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b/>
                      <w:b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9F8B3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zh-CN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6C984" w14:textId="77777777" w:rsidR="00CC7A05" w:rsidRPr="00CC7A05" w:rsidRDefault="00CC7A05" w:rsidP="00CC7A05">
                  <w:pPr>
                    <w:keepNext/>
                    <w:keepLines/>
                    <w:jc w:val="center"/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val="x-none" w:eastAsia="ja-JP"/>
                    </w:rPr>
                    <w:t>IMD</w:t>
                  </w:r>
                  <w:r w:rsidRPr="00CC7A05">
                    <w:rPr>
                      <w:rFonts w:eastAsiaTheme="minorEastAsia"/>
                      <w:sz w:val="16"/>
                      <w:szCs w:val="16"/>
                      <w:lang w:val="fi-FI" w:eastAsia="ja-JP"/>
                    </w:rPr>
                    <w:t>13</w:t>
                  </w:r>
                </w:p>
              </w:tc>
            </w:tr>
            <w:tr w:rsidR="00CC7A05" w:rsidRPr="00CC7A05" w14:paraId="0B2B72BB" w14:textId="77777777" w:rsidTr="000E032E">
              <w:trPr>
                <w:trHeight w:val="187"/>
                <w:jc w:val="center"/>
              </w:trPr>
              <w:tc>
                <w:tcPr>
                  <w:tcW w:w="758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CAA67" w14:textId="77777777" w:rsidR="00CC7A05" w:rsidRPr="00CC7A05" w:rsidRDefault="00CC7A05" w:rsidP="00CC7A05">
                  <w:pPr>
                    <w:keepNext/>
                    <w:keepLines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ja-JP"/>
                    </w:rPr>
                    <w:t>NOTE X: This component carrier is affected by IMD due to CA_n5B for which the MSD is not specified</w:t>
                  </w:r>
                </w:p>
                <w:p w14:paraId="2E61F082" w14:textId="77777777" w:rsidR="00CC7A05" w:rsidRPr="00CC7A05" w:rsidRDefault="00CC7A05" w:rsidP="00CC7A05">
                  <w:pPr>
                    <w:keepNext/>
                    <w:keepLines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  <w:r w:rsidRPr="00CC7A05">
                    <w:rPr>
                      <w:rFonts w:eastAsiaTheme="minorEastAsia"/>
                      <w:sz w:val="16"/>
                      <w:szCs w:val="16"/>
                      <w:lang w:eastAsia="ja-JP"/>
                    </w:rPr>
                    <w:t>NOTE Y: This component carrier is affected by IMD due to CA_n5B for which the MSD is not specified</w:t>
                  </w:r>
                </w:p>
                <w:p w14:paraId="7E5482D0" w14:textId="77777777" w:rsidR="00CC7A05" w:rsidRPr="00CC7A05" w:rsidRDefault="00CC7A05" w:rsidP="00CC7A05">
                  <w:pPr>
                    <w:keepNext/>
                    <w:keepLines/>
                    <w:rPr>
                      <w:rFonts w:eastAsiaTheme="minorEastAsia"/>
                      <w:sz w:val="16"/>
                      <w:szCs w:val="16"/>
                      <w:lang w:eastAsia="ja-JP"/>
                    </w:rPr>
                  </w:pPr>
                </w:p>
              </w:tc>
            </w:tr>
          </w:tbl>
          <w:p w14:paraId="1CDD2B81" w14:textId="77777777" w:rsidR="00CC7A05" w:rsidRPr="00CC7A05" w:rsidRDefault="00CC7A05" w:rsidP="00CC7A05">
            <w:pPr>
              <w:pStyle w:val="B1"/>
              <w:ind w:left="0" w:firstLine="0"/>
              <w:rPr>
                <w:sz w:val="16"/>
                <w:szCs w:val="16"/>
                <w:lang w:eastAsia="zh-CN"/>
              </w:rPr>
            </w:pPr>
          </w:p>
          <w:p w14:paraId="6BDAB6D9" w14:textId="77777777" w:rsidR="00CC7A05" w:rsidRPr="00CC7A05" w:rsidRDefault="00CC7A05" w:rsidP="00CC7A05">
            <w:pPr>
              <w:pStyle w:val="B1"/>
              <w:ind w:left="0" w:firstLine="0"/>
              <w:rPr>
                <w:sz w:val="16"/>
                <w:szCs w:val="16"/>
                <w:lang w:eastAsia="zh-CN"/>
              </w:rPr>
            </w:pPr>
            <w:r w:rsidRPr="00CC7A05">
              <w:rPr>
                <w:sz w:val="16"/>
                <w:szCs w:val="16"/>
                <w:lang w:eastAsia="zh-CN"/>
              </w:rPr>
              <w:t xml:space="preserve">NOTE: Only one MSD </w:t>
            </w:r>
            <w:proofErr w:type="spellStart"/>
            <w:r w:rsidRPr="00CC7A05">
              <w:rPr>
                <w:sz w:val="16"/>
                <w:szCs w:val="16"/>
                <w:lang w:eastAsia="zh-CN"/>
              </w:rPr>
              <w:t>testpoint</w:t>
            </w:r>
            <w:proofErr w:type="spellEnd"/>
            <w:r w:rsidRPr="00CC7A05">
              <w:rPr>
                <w:sz w:val="16"/>
                <w:szCs w:val="16"/>
                <w:lang w:eastAsia="zh-CN"/>
              </w:rPr>
              <w:t xml:space="preserve"> for each NR CA combination is specified based on the evaluation</w:t>
            </w:r>
          </w:p>
          <w:p w14:paraId="1F20820B" w14:textId="77777777" w:rsidR="00CC7A05" w:rsidRPr="00CC7A05" w:rsidRDefault="00CC7A05" w:rsidP="00900E0D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94"/>
              <w:textAlignment w:val="baseline"/>
              <w:rPr>
                <w:b/>
                <w:sz w:val="16"/>
                <w:szCs w:val="16"/>
                <w:lang w:eastAsia="zh-CN"/>
              </w:rPr>
            </w:pPr>
          </w:p>
        </w:tc>
      </w:tr>
    </w:tbl>
    <w:p w14:paraId="02945EA2" w14:textId="77777777" w:rsidR="00C74AA0" w:rsidRDefault="00C74AA0" w:rsidP="00C74AA0">
      <w:pPr>
        <w:spacing w:after="120"/>
        <w:rPr>
          <w:b/>
          <w:bCs/>
          <w:i/>
          <w:iCs/>
          <w:sz w:val="20"/>
          <w:szCs w:val="20"/>
        </w:rPr>
      </w:pPr>
    </w:p>
    <w:p w14:paraId="33E34111" w14:textId="65527571" w:rsidR="00A62A79" w:rsidRPr="002A59C8" w:rsidRDefault="002A59C8" w:rsidP="00C74AA0">
      <w:pPr>
        <w:spacing w:after="120"/>
        <w:rPr>
          <w:b/>
          <w:bCs/>
          <w:i/>
          <w:iCs/>
          <w:sz w:val="20"/>
          <w:szCs w:val="20"/>
        </w:rPr>
      </w:pPr>
      <w:r w:rsidRPr="002A59C8">
        <w:rPr>
          <w:b/>
          <w:bCs/>
          <w:i/>
          <w:iCs/>
          <w:sz w:val="20"/>
          <w:szCs w:val="20"/>
        </w:rPr>
        <w:t xml:space="preserve">Table 1-1: </w:t>
      </w:r>
      <w:r w:rsidR="00C74AA0">
        <w:rPr>
          <w:i/>
          <w:iCs/>
          <w:sz w:val="20"/>
          <w:szCs w:val="20"/>
        </w:rPr>
        <w:t>Test points</w:t>
      </w:r>
      <w:r w:rsidRPr="002A59C8">
        <w:rPr>
          <w:i/>
          <w:iCs/>
          <w:sz w:val="20"/>
          <w:szCs w:val="20"/>
        </w:rPr>
        <w:t xml:space="preserve"> for CA_n5B-12, CA_n5B-n14, and CA_n5B-29 from RAN4 # 108</w:t>
      </w:r>
      <w:r w:rsidR="00C74AA0">
        <w:rPr>
          <w:i/>
          <w:iCs/>
          <w:sz w:val="20"/>
          <w:szCs w:val="20"/>
        </w:rPr>
        <w:t>-Bis</w:t>
      </w:r>
      <w:r w:rsidRPr="002A59C8">
        <w:rPr>
          <w:i/>
          <w:iCs/>
          <w:sz w:val="20"/>
          <w:szCs w:val="20"/>
        </w:rPr>
        <w:t xml:space="preserve"> meeting</w:t>
      </w:r>
    </w:p>
    <w:p w14:paraId="06E92CC7" w14:textId="0E96D940" w:rsidR="008E7986" w:rsidRDefault="00DB072A" w:rsidP="00A62A79">
      <w:pPr>
        <w:spacing w:after="120"/>
        <w:ind w:firstLine="284"/>
        <w:jc w:val="both"/>
        <w:rPr>
          <w:iCs/>
          <w:sz w:val="20"/>
          <w:szCs w:val="20"/>
        </w:rPr>
      </w:pPr>
      <w:r w:rsidRPr="000C32D3">
        <w:rPr>
          <w:sz w:val="20"/>
          <w:szCs w:val="20"/>
        </w:rPr>
        <w:t xml:space="preserve">In this contribution paper, we </w:t>
      </w:r>
      <w:r w:rsidR="00A62A79" w:rsidRPr="000C32D3">
        <w:rPr>
          <w:sz w:val="20"/>
          <w:szCs w:val="20"/>
        </w:rPr>
        <w:t xml:space="preserve">will use the test points highlighted in the table above to derive the MSD requirements due to the IMDs generated by the intra band CA_n5B UL. </w:t>
      </w:r>
      <w:r w:rsidR="00F90B00" w:rsidRPr="000C32D3">
        <w:rPr>
          <w:iCs/>
          <w:sz w:val="20"/>
          <w:szCs w:val="20"/>
        </w:rPr>
        <w:t xml:space="preserve"> </w:t>
      </w:r>
    </w:p>
    <w:p w14:paraId="03A29086" w14:textId="77777777" w:rsidR="002A59C8" w:rsidRDefault="002A59C8" w:rsidP="00A62A79">
      <w:pPr>
        <w:spacing w:after="120"/>
        <w:ind w:firstLine="284"/>
        <w:jc w:val="both"/>
        <w:rPr>
          <w:sz w:val="20"/>
          <w:szCs w:val="20"/>
        </w:rPr>
      </w:pPr>
    </w:p>
    <w:p w14:paraId="1DCED376" w14:textId="77777777" w:rsidR="00C74AA0" w:rsidRDefault="00C74AA0" w:rsidP="00A62A79">
      <w:pPr>
        <w:spacing w:after="120"/>
        <w:ind w:firstLine="284"/>
        <w:jc w:val="both"/>
        <w:rPr>
          <w:sz w:val="20"/>
          <w:szCs w:val="20"/>
        </w:rPr>
      </w:pPr>
    </w:p>
    <w:p w14:paraId="0224553E" w14:textId="77777777" w:rsidR="00C74AA0" w:rsidRDefault="00C74AA0" w:rsidP="00A62A79">
      <w:pPr>
        <w:spacing w:after="120"/>
        <w:ind w:firstLine="284"/>
        <w:jc w:val="both"/>
        <w:rPr>
          <w:sz w:val="20"/>
          <w:szCs w:val="20"/>
        </w:rPr>
      </w:pPr>
    </w:p>
    <w:p w14:paraId="21C0D7C8" w14:textId="77777777" w:rsidR="00C74AA0" w:rsidRPr="000C32D3" w:rsidRDefault="00C74AA0" w:rsidP="00A62A79">
      <w:pPr>
        <w:spacing w:after="120"/>
        <w:ind w:firstLine="284"/>
        <w:jc w:val="both"/>
        <w:rPr>
          <w:sz w:val="20"/>
          <w:szCs w:val="20"/>
        </w:rPr>
      </w:pPr>
    </w:p>
    <w:p w14:paraId="24D7F7C7" w14:textId="160FB82A" w:rsidR="00D00BA3" w:rsidRPr="00497F2A" w:rsidRDefault="00D463D6" w:rsidP="0093313C">
      <w:pPr>
        <w:pStyle w:val="Heading1"/>
        <w:numPr>
          <w:ilvl w:val="0"/>
          <w:numId w:val="11"/>
        </w:numPr>
        <w:spacing w:before="120"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lastRenderedPageBreak/>
        <w:t>Discussion</w:t>
      </w:r>
    </w:p>
    <w:p w14:paraId="303B7A6E" w14:textId="0C7CDFA7" w:rsidR="000C32D3" w:rsidRDefault="00724CFD" w:rsidP="00036E5E">
      <w:pPr>
        <w:ind w:firstLine="284"/>
        <w:rPr>
          <w:sz w:val="20"/>
          <w:szCs w:val="20"/>
        </w:rPr>
      </w:pPr>
      <w:r w:rsidRPr="000C32D3">
        <w:rPr>
          <w:sz w:val="20"/>
          <w:szCs w:val="20"/>
        </w:rPr>
        <w:t>In the RAN plenary meeting #100 in Taipei, Taiwan</w:t>
      </w:r>
      <w:bookmarkStart w:id="1" w:name="_Hlk131970678"/>
      <w:r w:rsidR="000C32D3" w:rsidRPr="000C32D3">
        <w:rPr>
          <w:sz w:val="20"/>
          <w:szCs w:val="20"/>
        </w:rPr>
        <w:t>, new LBLB inter-band BCS were</w:t>
      </w:r>
      <w:r w:rsidR="000C32D3">
        <w:rPr>
          <w:sz w:val="20"/>
          <w:szCs w:val="20"/>
        </w:rPr>
        <w:t xml:space="preserve"> introduced with </w:t>
      </w:r>
      <w:r w:rsidR="000C32D3" w:rsidRPr="000C32D3">
        <w:rPr>
          <w:sz w:val="20"/>
          <w:szCs w:val="20"/>
        </w:rPr>
        <w:t>CA_n5B as DL and UL configuration</w:t>
      </w:r>
      <w:r w:rsidR="000C32D3">
        <w:rPr>
          <w:sz w:val="20"/>
          <w:szCs w:val="20"/>
        </w:rPr>
        <w:t xml:space="preserve">s. The </w:t>
      </w:r>
      <w:r w:rsidR="000C32D3" w:rsidRPr="000C32D3">
        <w:rPr>
          <w:sz w:val="20"/>
          <w:szCs w:val="20"/>
        </w:rPr>
        <w:t xml:space="preserve">requested BCS </w:t>
      </w:r>
      <w:r w:rsidR="000C32D3">
        <w:rPr>
          <w:sz w:val="20"/>
          <w:szCs w:val="20"/>
        </w:rPr>
        <w:t xml:space="preserve">can be seen in </w:t>
      </w:r>
      <w:r w:rsidR="000C32D3" w:rsidRPr="000C32D3">
        <w:rPr>
          <w:sz w:val="20"/>
          <w:szCs w:val="20"/>
        </w:rPr>
        <w:t xml:space="preserve">Table </w:t>
      </w:r>
      <w:r w:rsidR="000C32D3">
        <w:rPr>
          <w:sz w:val="20"/>
          <w:szCs w:val="20"/>
        </w:rPr>
        <w:t>2-1 below</w:t>
      </w:r>
      <w:r w:rsidR="000C32D3" w:rsidRPr="000C32D3">
        <w:rPr>
          <w:sz w:val="20"/>
          <w:szCs w:val="20"/>
        </w:rPr>
        <w:t>.</w:t>
      </w:r>
    </w:p>
    <w:p w14:paraId="72A16D67" w14:textId="77777777" w:rsidR="00036E5E" w:rsidRPr="000C32D3" w:rsidRDefault="00036E5E" w:rsidP="00036E5E">
      <w:pPr>
        <w:ind w:firstLine="284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980"/>
        <w:gridCol w:w="943"/>
        <w:gridCol w:w="1757"/>
        <w:gridCol w:w="2865"/>
      </w:tblGrid>
      <w:tr w:rsidR="000C32D3" w14:paraId="117086AE" w14:textId="77777777" w:rsidTr="000531BB">
        <w:trPr>
          <w:trHeight w:val="437"/>
        </w:trPr>
        <w:tc>
          <w:tcPr>
            <w:tcW w:w="1435" w:type="dxa"/>
            <w:shd w:val="clear" w:color="auto" w:fill="D9D9D9" w:themeFill="background1" w:themeFillShade="D9"/>
          </w:tcPr>
          <w:p w14:paraId="68287345" w14:textId="1E795FC2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CA combination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72DB1340" w14:textId="13FAF3E7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UL CA configuration</w:t>
            </w:r>
          </w:p>
        </w:tc>
        <w:tc>
          <w:tcPr>
            <w:tcW w:w="943" w:type="dxa"/>
            <w:shd w:val="clear" w:color="auto" w:fill="D9D9D9" w:themeFill="background1" w:themeFillShade="D9"/>
          </w:tcPr>
          <w:p w14:paraId="597E81BF" w14:textId="517590A9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NR band</w:t>
            </w:r>
          </w:p>
        </w:tc>
        <w:tc>
          <w:tcPr>
            <w:tcW w:w="1757" w:type="dxa"/>
            <w:shd w:val="clear" w:color="auto" w:fill="D9D9D9" w:themeFill="background1" w:themeFillShade="D9"/>
          </w:tcPr>
          <w:p w14:paraId="65447432" w14:textId="5CF7DD2F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Channel BW (MHz)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E2A8D04" w14:textId="1F39218B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Bandwidth combination set ( BCS )</w:t>
            </w:r>
          </w:p>
        </w:tc>
      </w:tr>
      <w:tr w:rsidR="00CF4F76" w14:paraId="5816FE08" w14:textId="77777777" w:rsidTr="000531BB">
        <w:trPr>
          <w:trHeight w:val="353"/>
        </w:trPr>
        <w:tc>
          <w:tcPr>
            <w:tcW w:w="1435" w:type="dxa"/>
            <w:vMerge w:val="restart"/>
          </w:tcPr>
          <w:p w14:paraId="28DB9BC0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  <w:p w14:paraId="7E7EEDA4" w14:textId="194E909E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CA_n5B-n12A</w:t>
            </w:r>
          </w:p>
          <w:p w14:paraId="24EB8BD7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</w:tc>
        <w:tc>
          <w:tcPr>
            <w:tcW w:w="1980" w:type="dxa"/>
            <w:vMerge w:val="restart"/>
          </w:tcPr>
          <w:p w14:paraId="7E749B64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  <w:p w14:paraId="5B340D0C" w14:textId="55D71391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</w:t>
            </w:r>
          </w:p>
          <w:p w14:paraId="7B608DA5" w14:textId="0DC39EC8" w:rsidR="00CF4F76" w:rsidRPr="00CF4F76" w:rsidRDefault="00CF4F76" w:rsidP="00CF4F76">
            <w:pPr>
              <w:pStyle w:val="Caption"/>
              <w:keepNext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</w:rPr>
              <w:t>CA_n5A-n12A</w:t>
            </w:r>
          </w:p>
        </w:tc>
        <w:tc>
          <w:tcPr>
            <w:tcW w:w="943" w:type="dxa"/>
            <w:vAlign w:val="center"/>
          </w:tcPr>
          <w:p w14:paraId="4226EB47" w14:textId="22C55A3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n5</w:t>
            </w:r>
          </w:p>
        </w:tc>
        <w:tc>
          <w:tcPr>
            <w:tcW w:w="1757" w:type="dxa"/>
            <w:vAlign w:val="center"/>
          </w:tcPr>
          <w:p w14:paraId="6A1CD1B1" w14:textId="1A21FBBF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CA_n5B_BCS0</w:t>
            </w:r>
          </w:p>
        </w:tc>
        <w:tc>
          <w:tcPr>
            <w:tcW w:w="2865" w:type="dxa"/>
            <w:vMerge w:val="restart"/>
            <w:vAlign w:val="center"/>
          </w:tcPr>
          <w:p w14:paraId="02162CA3" w14:textId="77777777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</w:p>
          <w:p w14:paraId="79C37562" w14:textId="0F712146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  <w:r w:rsidRPr="00CF4F76">
              <w:rPr>
                <w:sz w:val="16"/>
                <w:szCs w:val="16"/>
              </w:rPr>
              <w:t>0</w:t>
            </w:r>
          </w:p>
          <w:p w14:paraId="6EA55767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3A176ABB" w14:textId="77777777" w:rsidTr="000531BB">
        <w:trPr>
          <w:trHeight w:val="118"/>
        </w:trPr>
        <w:tc>
          <w:tcPr>
            <w:tcW w:w="1435" w:type="dxa"/>
            <w:vMerge/>
          </w:tcPr>
          <w:p w14:paraId="051C5D3D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14:paraId="2C31A8F4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082B7089" w14:textId="0822879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n12</w:t>
            </w:r>
          </w:p>
        </w:tc>
        <w:tc>
          <w:tcPr>
            <w:tcW w:w="1757" w:type="dxa"/>
            <w:vAlign w:val="center"/>
          </w:tcPr>
          <w:p w14:paraId="0588EDB9" w14:textId="24C38875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5, 10, 15</w:t>
            </w:r>
          </w:p>
        </w:tc>
        <w:tc>
          <w:tcPr>
            <w:tcW w:w="2865" w:type="dxa"/>
            <w:vMerge/>
            <w:vAlign w:val="center"/>
          </w:tcPr>
          <w:p w14:paraId="71147D4A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7D847E5F" w14:textId="77777777" w:rsidTr="000531BB">
        <w:trPr>
          <w:trHeight w:val="353"/>
        </w:trPr>
        <w:tc>
          <w:tcPr>
            <w:tcW w:w="1435" w:type="dxa"/>
            <w:vMerge w:val="restart"/>
          </w:tcPr>
          <w:p w14:paraId="69BD197A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  <w:p w14:paraId="168749F8" w14:textId="33F6BD66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CA_n5B-n14A</w:t>
            </w:r>
          </w:p>
          <w:p w14:paraId="2F666286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</w:tc>
        <w:tc>
          <w:tcPr>
            <w:tcW w:w="1980" w:type="dxa"/>
            <w:vMerge w:val="restart"/>
          </w:tcPr>
          <w:p w14:paraId="181876A3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  <w:p w14:paraId="7D8C116B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</w:t>
            </w:r>
          </w:p>
          <w:p w14:paraId="05DE7950" w14:textId="194CCFC1" w:rsidR="00CF4F76" w:rsidRPr="00CF4F76" w:rsidRDefault="00CF4F76" w:rsidP="00CF4F76">
            <w:pPr>
              <w:pStyle w:val="Caption"/>
              <w:keepNext/>
              <w:rPr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</w:rPr>
              <w:t>CA_n5A-n14A</w:t>
            </w:r>
          </w:p>
        </w:tc>
        <w:tc>
          <w:tcPr>
            <w:tcW w:w="943" w:type="dxa"/>
            <w:vAlign w:val="center"/>
          </w:tcPr>
          <w:p w14:paraId="42E0A23E" w14:textId="2FB84149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n5</w:t>
            </w:r>
          </w:p>
        </w:tc>
        <w:tc>
          <w:tcPr>
            <w:tcW w:w="1757" w:type="dxa"/>
            <w:vAlign w:val="center"/>
          </w:tcPr>
          <w:p w14:paraId="3EBCF67F" w14:textId="7C56C193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CA_n5B_BCS0</w:t>
            </w:r>
          </w:p>
        </w:tc>
        <w:tc>
          <w:tcPr>
            <w:tcW w:w="2865" w:type="dxa"/>
            <w:vMerge w:val="restart"/>
            <w:vAlign w:val="center"/>
          </w:tcPr>
          <w:p w14:paraId="74D8FC39" w14:textId="77777777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</w:p>
          <w:p w14:paraId="5A7B239D" w14:textId="50C3FFEA" w:rsidR="00CF4F76" w:rsidRPr="00CF4F76" w:rsidRDefault="00CF4F76" w:rsidP="00CF4F76">
            <w:pPr>
              <w:rPr>
                <w:sz w:val="16"/>
                <w:szCs w:val="16"/>
              </w:rPr>
            </w:pPr>
            <w:r w:rsidRPr="00CF4F76">
              <w:rPr>
                <w:sz w:val="16"/>
                <w:szCs w:val="16"/>
              </w:rPr>
              <w:t xml:space="preserve">            </w:t>
            </w:r>
            <w:r w:rsidR="000531BB">
              <w:rPr>
                <w:sz w:val="16"/>
                <w:szCs w:val="16"/>
              </w:rPr>
              <w:t xml:space="preserve">               </w:t>
            </w:r>
            <w:r w:rsidRPr="00CF4F76">
              <w:rPr>
                <w:sz w:val="16"/>
                <w:szCs w:val="16"/>
              </w:rPr>
              <w:t xml:space="preserve">    </w:t>
            </w:r>
            <w:r w:rsidR="000531BB">
              <w:rPr>
                <w:sz w:val="16"/>
                <w:szCs w:val="16"/>
              </w:rPr>
              <w:t>0</w:t>
            </w:r>
          </w:p>
          <w:p w14:paraId="72493509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1360CB83" w14:textId="77777777" w:rsidTr="000531BB">
        <w:trPr>
          <w:trHeight w:val="118"/>
        </w:trPr>
        <w:tc>
          <w:tcPr>
            <w:tcW w:w="1435" w:type="dxa"/>
            <w:vMerge/>
          </w:tcPr>
          <w:p w14:paraId="5EF0F620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14:paraId="5D1F0DF4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0B672BCD" w14:textId="4AAD6569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n14</w:t>
            </w:r>
          </w:p>
        </w:tc>
        <w:tc>
          <w:tcPr>
            <w:tcW w:w="1757" w:type="dxa"/>
            <w:vAlign w:val="center"/>
          </w:tcPr>
          <w:p w14:paraId="10080901" w14:textId="274D12C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5, 10</w:t>
            </w:r>
          </w:p>
        </w:tc>
        <w:tc>
          <w:tcPr>
            <w:tcW w:w="2865" w:type="dxa"/>
            <w:vMerge/>
            <w:vAlign w:val="center"/>
          </w:tcPr>
          <w:p w14:paraId="1F4E2150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0E625882" w14:textId="77777777" w:rsidTr="000531BB">
        <w:trPr>
          <w:trHeight w:val="344"/>
        </w:trPr>
        <w:tc>
          <w:tcPr>
            <w:tcW w:w="1435" w:type="dxa"/>
            <w:vMerge w:val="restart"/>
          </w:tcPr>
          <w:p w14:paraId="68309B59" w14:textId="77777777" w:rsidR="00CF4F76" w:rsidRPr="00CF4F76" w:rsidRDefault="00CF4F76" w:rsidP="00CF4F76">
            <w:pPr>
              <w:pStyle w:val="Caption"/>
              <w:keepNext/>
              <w:rPr>
                <w:sz w:val="16"/>
                <w:szCs w:val="16"/>
              </w:rPr>
            </w:pPr>
          </w:p>
          <w:p w14:paraId="2BC48BE9" w14:textId="250A2726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CA_n5B-n29A</w:t>
            </w:r>
          </w:p>
          <w:p w14:paraId="036C2514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</w:tc>
        <w:tc>
          <w:tcPr>
            <w:tcW w:w="1980" w:type="dxa"/>
            <w:vMerge w:val="restart"/>
          </w:tcPr>
          <w:p w14:paraId="32CAD1FE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  <w:p w14:paraId="29E6BD90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</w:t>
            </w:r>
          </w:p>
          <w:p w14:paraId="66D7247D" w14:textId="44CE5A3E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669FC066" w14:textId="79184974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n5</w:t>
            </w:r>
          </w:p>
        </w:tc>
        <w:tc>
          <w:tcPr>
            <w:tcW w:w="1757" w:type="dxa"/>
            <w:vAlign w:val="center"/>
          </w:tcPr>
          <w:p w14:paraId="19A505F6" w14:textId="52D5FED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865" w:type="dxa"/>
            <w:vMerge w:val="restart"/>
            <w:vAlign w:val="center"/>
          </w:tcPr>
          <w:p w14:paraId="7239135E" w14:textId="77777777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</w:p>
          <w:p w14:paraId="41123758" w14:textId="16AFD2DD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  <w:r w:rsidRPr="00CF4F76">
              <w:rPr>
                <w:sz w:val="16"/>
                <w:szCs w:val="16"/>
              </w:rPr>
              <w:t>0</w:t>
            </w:r>
          </w:p>
          <w:p w14:paraId="6AE28056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1D060ABD" w14:textId="77777777" w:rsidTr="000531BB">
        <w:trPr>
          <w:trHeight w:val="118"/>
        </w:trPr>
        <w:tc>
          <w:tcPr>
            <w:tcW w:w="1435" w:type="dxa"/>
            <w:vMerge/>
          </w:tcPr>
          <w:p w14:paraId="6DEA310A" w14:textId="77777777" w:rsidR="00CF4F76" w:rsidRDefault="00CF4F76" w:rsidP="00CF4F76">
            <w:pPr>
              <w:pStyle w:val="Caption"/>
              <w:keepNext/>
              <w:jc w:val="center"/>
            </w:pPr>
          </w:p>
        </w:tc>
        <w:tc>
          <w:tcPr>
            <w:tcW w:w="1980" w:type="dxa"/>
            <w:vMerge/>
          </w:tcPr>
          <w:p w14:paraId="4C684737" w14:textId="77777777" w:rsidR="00CF4F76" w:rsidRDefault="00CF4F76" w:rsidP="00CF4F76">
            <w:pPr>
              <w:pStyle w:val="Caption"/>
              <w:keepNext/>
              <w:jc w:val="center"/>
            </w:pPr>
          </w:p>
        </w:tc>
        <w:tc>
          <w:tcPr>
            <w:tcW w:w="943" w:type="dxa"/>
            <w:vAlign w:val="center"/>
          </w:tcPr>
          <w:p w14:paraId="5780E91D" w14:textId="33C6DEF4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8"/>
                <w:szCs w:val="18"/>
              </w:rPr>
            </w:pPr>
            <w:r w:rsidRPr="00CF4F76">
              <w:rPr>
                <w:b w:val="0"/>
                <w:bCs/>
                <w:sz w:val="18"/>
                <w:szCs w:val="18"/>
                <w:lang w:val="en-US"/>
              </w:rPr>
              <w:t>n29</w:t>
            </w:r>
          </w:p>
        </w:tc>
        <w:tc>
          <w:tcPr>
            <w:tcW w:w="1757" w:type="dxa"/>
            <w:vAlign w:val="center"/>
          </w:tcPr>
          <w:p w14:paraId="077BD91A" w14:textId="769E277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8"/>
                <w:szCs w:val="18"/>
              </w:rPr>
            </w:pPr>
            <w:r w:rsidRPr="00CF4F76">
              <w:rPr>
                <w:b w:val="0"/>
                <w:bCs/>
                <w:sz w:val="18"/>
                <w:szCs w:val="18"/>
                <w:lang w:val="en-US"/>
              </w:rPr>
              <w:t>5, 10</w:t>
            </w:r>
          </w:p>
        </w:tc>
        <w:tc>
          <w:tcPr>
            <w:tcW w:w="2865" w:type="dxa"/>
            <w:vMerge/>
          </w:tcPr>
          <w:p w14:paraId="35446C93" w14:textId="77777777" w:rsidR="00CF4F76" w:rsidRDefault="00CF4F76" w:rsidP="00CF4F76">
            <w:pPr>
              <w:pStyle w:val="Caption"/>
              <w:keepNext/>
              <w:jc w:val="center"/>
            </w:pPr>
          </w:p>
        </w:tc>
      </w:tr>
    </w:tbl>
    <w:p w14:paraId="5E15A960" w14:textId="77777777" w:rsidR="000C32D3" w:rsidRDefault="000C32D3" w:rsidP="000C32D3">
      <w:pPr>
        <w:rPr>
          <w:lang w:val="en-GB" w:eastAsia="en-US"/>
        </w:rPr>
      </w:pPr>
    </w:p>
    <w:p w14:paraId="7FD66389" w14:textId="0A3D9E42" w:rsidR="000C32D3" w:rsidRPr="000531BB" w:rsidRDefault="000531BB" w:rsidP="000531BB">
      <w:pPr>
        <w:spacing w:after="120"/>
        <w:jc w:val="center"/>
        <w:rPr>
          <w:b/>
          <w:bCs/>
          <w:i/>
          <w:iCs/>
          <w:sz w:val="20"/>
          <w:szCs w:val="20"/>
        </w:rPr>
      </w:pPr>
      <w:r w:rsidRPr="002A59C8">
        <w:rPr>
          <w:b/>
          <w:bCs/>
          <w:i/>
          <w:iCs/>
          <w:sz w:val="20"/>
          <w:szCs w:val="20"/>
        </w:rPr>
        <w:t xml:space="preserve">Table </w:t>
      </w:r>
      <w:r>
        <w:rPr>
          <w:b/>
          <w:bCs/>
          <w:i/>
          <w:iCs/>
          <w:sz w:val="20"/>
          <w:szCs w:val="20"/>
        </w:rPr>
        <w:t>2</w:t>
      </w:r>
      <w:r w:rsidRPr="002A59C8">
        <w:rPr>
          <w:b/>
          <w:bCs/>
          <w:i/>
          <w:iCs/>
          <w:sz w:val="20"/>
          <w:szCs w:val="20"/>
        </w:rPr>
        <w:t xml:space="preserve">-1: </w:t>
      </w:r>
      <w:r>
        <w:rPr>
          <w:i/>
          <w:iCs/>
          <w:sz w:val="20"/>
          <w:szCs w:val="20"/>
        </w:rPr>
        <w:t>Requested BCS</w:t>
      </w:r>
    </w:p>
    <w:p w14:paraId="3FDFFB20" w14:textId="41B9A61E" w:rsidR="00D2014F" w:rsidRDefault="00CF4F76" w:rsidP="00036E5E">
      <w:pPr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036E5E">
        <w:rPr>
          <w:sz w:val="20"/>
          <w:szCs w:val="20"/>
        </w:rPr>
        <w:t xml:space="preserve">two UL CCs within the </w:t>
      </w:r>
      <w:r>
        <w:rPr>
          <w:sz w:val="20"/>
          <w:szCs w:val="20"/>
        </w:rPr>
        <w:t>C_n5B UL configuration</w:t>
      </w:r>
      <w:r w:rsidR="00D2014F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D2014F">
        <w:rPr>
          <w:sz w:val="20"/>
          <w:szCs w:val="20"/>
        </w:rPr>
        <w:t>could generate IMDs that may affect the receiver</w:t>
      </w:r>
      <w:r w:rsidR="00A36A83">
        <w:rPr>
          <w:sz w:val="20"/>
          <w:szCs w:val="20"/>
        </w:rPr>
        <w:t xml:space="preserve"> of the victim bands</w:t>
      </w:r>
      <w:r w:rsidR="00D2014F">
        <w:rPr>
          <w:sz w:val="20"/>
          <w:szCs w:val="20"/>
        </w:rPr>
        <w:t>. This therefore requires generating new MSD’s due to those IMDs, which is the goal of this of this discussion paper.</w:t>
      </w:r>
    </w:p>
    <w:p w14:paraId="5EB57ED2" w14:textId="4FAEF7D7" w:rsidR="000C32D3" w:rsidRPr="000C32D3" w:rsidRDefault="000C32D3" w:rsidP="000C32D3">
      <w:pPr>
        <w:rPr>
          <w:sz w:val="20"/>
          <w:szCs w:val="20"/>
        </w:rPr>
      </w:pPr>
      <w:r w:rsidRPr="000C32D3">
        <w:rPr>
          <w:sz w:val="20"/>
          <w:szCs w:val="20"/>
        </w:rPr>
        <w:t>The IMD orders of interest are based on CA_n5B BCS0 request which is 20MHz maximum aggregated bandwidth:</w:t>
      </w:r>
    </w:p>
    <w:p w14:paraId="73CF2876" w14:textId="524D01E5" w:rsidR="000C32D3" w:rsidRPr="000C32D3" w:rsidRDefault="000C32D3" w:rsidP="000C32D3">
      <w:pPr>
        <w:pStyle w:val="ListParagraph"/>
        <w:numPr>
          <w:ilvl w:val="0"/>
          <w:numId w:val="26"/>
        </w:numPr>
        <w:spacing w:after="180"/>
        <w:rPr>
          <w:sz w:val="20"/>
          <w:szCs w:val="20"/>
        </w:rPr>
      </w:pPr>
      <w:r w:rsidRPr="000C32D3">
        <w:rPr>
          <w:sz w:val="20"/>
          <w:szCs w:val="20"/>
        </w:rPr>
        <w:t>CA_n5B-n12A: n12 is subject to IMD</w:t>
      </w:r>
      <w:r w:rsidR="00355978">
        <w:rPr>
          <w:sz w:val="20"/>
          <w:szCs w:val="20"/>
        </w:rPr>
        <w:t>9 and IMD11</w:t>
      </w:r>
      <w:r w:rsidRPr="000C32D3">
        <w:rPr>
          <w:sz w:val="20"/>
          <w:szCs w:val="20"/>
        </w:rPr>
        <w:t xml:space="preserve"> of the two CA_n5B CCs RB allocation</w:t>
      </w:r>
      <w:r w:rsidR="00355978">
        <w:rPr>
          <w:sz w:val="20"/>
          <w:szCs w:val="20"/>
        </w:rPr>
        <w:t>s</w:t>
      </w:r>
    </w:p>
    <w:p w14:paraId="6D501F77" w14:textId="5C1AEB63" w:rsidR="000C32D3" w:rsidRPr="000C32D3" w:rsidRDefault="000C32D3" w:rsidP="000C32D3">
      <w:pPr>
        <w:pStyle w:val="ListParagraph"/>
        <w:numPr>
          <w:ilvl w:val="0"/>
          <w:numId w:val="26"/>
        </w:numPr>
        <w:spacing w:after="180"/>
        <w:rPr>
          <w:sz w:val="20"/>
          <w:szCs w:val="20"/>
        </w:rPr>
      </w:pPr>
      <w:r w:rsidRPr="000C32D3">
        <w:rPr>
          <w:sz w:val="20"/>
          <w:szCs w:val="20"/>
        </w:rPr>
        <w:t>CA_n5B-n14A: n14 is subject to IMD</w:t>
      </w:r>
      <w:r w:rsidR="00355978">
        <w:rPr>
          <w:sz w:val="20"/>
          <w:szCs w:val="20"/>
        </w:rPr>
        <w:t>7</w:t>
      </w:r>
      <w:r w:rsidRPr="000C32D3">
        <w:rPr>
          <w:sz w:val="20"/>
          <w:szCs w:val="20"/>
        </w:rPr>
        <w:t xml:space="preserve"> </w:t>
      </w:r>
      <w:r w:rsidR="00355978">
        <w:rPr>
          <w:sz w:val="20"/>
          <w:szCs w:val="20"/>
        </w:rPr>
        <w:t>and</w:t>
      </w:r>
      <w:r w:rsidRPr="000C32D3">
        <w:rPr>
          <w:sz w:val="20"/>
          <w:szCs w:val="20"/>
        </w:rPr>
        <w:t xml:space="preserve"> IMD</w:t>
      </w:r>
      <w:r w:rsidR="00355978">
        <w:rPr>
          <w:sz w:val="20"/>
          <w:szCs w:val="20"/>
        </w:rPr>
        <w:t xml:space="preserve">9 </w:t>
      </w:r>
      <w:r w:rsidRPr="000C32D3">
        <w:rPr>
          <w:sz w:val="20"/>
          <w:szCs w:val="20"/>
        </w:rPr>
        <w:t>of the two CA_n5B CCs RB allocation</w:t>
      </w:r>
    </w:p>
    <w:p w14:paraId="321843E6" w14:textId="6693E892" w:rsidR="002105DD" w:rsidRDefault="000C32D3" w:rsidP="000531BB">
      <w:pPr>
        <w:pStyle w:val="ListParagraph"/>
        <w:numPr>
          <w:ilvl w:val="0"/>
          <w:numId w:val="26"/>
        </w:numPr>
        <w:spacing w:after="180"/>
        <w:rPr>
          <w:sz w:val="20"/>
          <w:szCs w:val="20"/>
        </w:rPr>
      </w:pPr>
      <w:r w:rsidRPr="000C32D3">
        <w:rPr>
          <w:sz w:val="20"/>
          <w:szCs w:val="20"/>
        </w:rPr>
        <w:t xml:space="preserve">CA_n5B-n29A: n29 is subject to IMD11 </w:t>
      </w:r>
      <w:r w:rsidR="00355978">
        <w:rPr>
          <w:sz w:val="20"/>
          <w:szCs w:val="20"/>
        </w:rPr>
        <w:t>and</w:t>
      </w:r>
      <w:r w:rsidR="00355978" w:rsidRPr="000C32D3">
        <w:rPr>
          <w:sz w:val="20"/>
          <w:szCs w:val="20"/>
        </w:rPr>
        <w:t xml:space="preserve"> IMD</w:t>
      </w:r>
      <w:r w:rsidR="00355978">
        <w:rPr>
          <w:sz w:val="20"/>
          <w:szCs w:val="20"/>
        </w:rPr>
        <w:t xml:space="preserve">13 </w:t>
      </w:r>
      <w:r w:rsidRPr="000C32D3">
        <w:rPr>
          <w:sz w:val="20"/>
          <w:szCs w:val="20"/>
        </w:rPr>
        <w:t>of the two CA_n5B CCs RB allocation.</w:t>
      </w:r>
      <w:bookmarkEnd w:id="1"/>
    </w:p>
    <w:p w14:paraId="5C2DDBA3" w14:textId="77777777" w:rsidR="000531BB" w:rsidRPr="000531BB" w:rsidRDefault="000531BB" w:rsidP="000531BB">
      <w:pPr>
        <w:pStyle w:val="ListParagraph"/>
        <w:spacing w:after="180"/>
        <w:rPr>
          <w:sz w:val="20"/>
          <w:szCs w:val="20"/>
        </w:rPr>
      </w:pPr>
    </w:p>
    <w:p w14:paraId="20B9F9F2" w14:textId="20051161" w:rsidR="009C5A3A" w:rsidRPr="00CD2992" w:rsidRDefault="000003D8" w:rsidP="009C5A3A">
      <w:pPr>
        <w:pStyle w:val="ListParagraph"/>
        <w:numPr>
          <w:ilvl w:val="1"/>
          <w:numId w:val="11"/>
        </w:numPr>
        <w:jc w:val="both"/>
        <w:rPr>
          <w:b/>
          <w:bCs/>
        </w:rPr>
      </w:pPr>
      <w:r w:rsidRPr="00CD2992">
        <w:rPr>
          <w:b/>
          <w:bCs/>
        </w:rPr>
        <w:t>MSD Analysis</w:t>
      </w:r>
    </w:p>
    <w:p w14:paraId="19874D48" w14:textId="77777777" w:rsidR="008F3684" w:rsidRDefault="008F3684" w:rsidP="009C5A3A">
      <w:pPr>
        <w:jc w:val="both"/>
        <w:rPr>
          <w:rFonts w:ascii="Arial" w:hAnsi="Arial" w:cs="Arial"/>
          <w:sz w:val="20"/>
          <w:szCs w:val="20"/>
        </w:rPr>
      </w:pPr>
    </w:p>
    <w:p w14:paraId="4FCD23A1" w14:textId="5C68A31B" w:rsidR="00A434A9" w:rsidRPr="002A59C8" w:rsidRDefault="008F3684" w:rsidP="00A434A9">
      <w:pPr>
        <w:ind w:firstLine="284"/>
        <w:jc w:val="both"/>
        <w:rPr>
          <w:sz w:val="20"/>
          <w:szCs w:val="20"/>
        </w:rPr>
      </w:pPr>
      <w:r w:rsidRPr="002A59C8">
        <w:rPr>
          <w:sz w:val="20"/>
          <w:szCs w:val="20"/>
        </w:rPr>
        <w:t xml:space="preserve">For the </w:t>
      </w:r>
      <w:r w:rsidR="00A434A9" w:rsidRPr="002A59C8">
        <w:rPr>
          <w:sz w:val="20"/>
          <w:szCs w:val="20"/>
        </w:rPr>
        <w:t xml:space="preserve">MSD analysis, we will rely on the 2-antenna architecture </w:t>
      </w:r>
      <w:r w:rsidR="00F1253F" w:rsidRPr="002A59C8">
        <w:rPr>
          <w:sz w:val="20"/>
          <w:szCs w:val="20"/>
        </w:rPr>
        <w:t xml:space="preserve">with triplexers </w:t>
      </w:r>
      <w:r w:rsidR="00A434A9" w:rsidRPr="002A59C8">
        <w:rPr>
          <w:sz w:val="20"/>
          <w:szCs w:val="20"/>
        </w:rPr>
        <w:t>which is the best compromise for size and performance, critical for UE implementation</w:t>
      </w:r>
      <w:r w:rsidR="00F1253F" w:rsidRPr="002A59C8">
        <w:rPr>
          <w:sz w:val="20"/>
          <w:szCs w:val="20"/>
        </w:rPr>
        <w:t xml:space="preserve">s as was concluded during the study phase of the 700/800/900 WID </w:t>
      </w:r>
      <w:r w:rsidR="00A434A9" w:rsidRPr="002A59C8">
        <w:rPr>
          <w:sz w:val="20"/>
          <w:szCs w:val="20"/>
        </w:rPr>
        <w:t>[3]</w:t>
      </w:r>
      <w:r w:rsidR="00F1253F" w:rsidRPr="002A59C8">
        <w:rPr>
          <w:sz w:val="20"/>
          <w:szCs w:val="20"/>
        </w:rPr>
        <w:t xml:space="preserve"> [4] [5] [6]</w:t>
      </w:r>
      <w:r w:rsidR="00A434A9" w:rsidRPr="002A59C8">
        <w:rPr>
          <w:sz w:val="20"/>
          <w:szCs w:val="20"/>
        </w:rPr>
        <w:t>.</w:t>
      </w:r>
      <w:r w:rsidR="00F1253F" w:rsidRPr="002A59C8">
        <w:rPr>
          <w:sz w:val="20"/>
          <w:szCs w:val="20"/>
        </w:rPr>
        <w:t xml:space="preserve"> The three RF front-end diagrams for the 3 combos are captured in the figure below.</w:t>
      </w:r>
    </w:p>
    <w:p w14:paraId="2A7CEDD4" w14:textId="77777777" w:rsidR="00A434A9" w:rsidRDefault="00A434A9" w:rsidP="00A434A9">
      <w:pPr>
        <w:ind w:firstLine="284"/>
        <w:jc w:val="both"/>
        <w:rPr>
          <w:sz w:val="22"/>
          <w:szCs w:val="22"/>
        </w:rPr>
      </w:pPr>
    </w:p>
    <w:p w14:paraId="4B632617" w14:textId="5AC45ACB" w:rsidR="000531BB" w:rsidRPr="000531BB" w:rsidRDefault="00A434A9" w:rsidP="000531BB">
      <w:pPr>
        <w:ind w:firstLine="284"/>
        <w:jc w:val="center"/>
        <w:rPr>
          <w:sz w:val="22"/>
          <w:szCs w:val="22"/>
        </w:rPr>
      </w:pPr>
      <w:r w:rsidRPr="002743C5">
        <w:rPr>
          <w:noProof/>
          <w:sz w:val="22"/>
          <w:szCs w:val="22"/>
        </w:rPr>
        <w:drawing>
          <wp:inline distT="0" distB="0" distL="0" distR="0" wp14:anchorId="09B71255" wp14:editId="57BCAA61">
            <wp:extent cx="6257501" cy="1226528"/>
            <wp:effectExtent l="0" t="0" r="3810" b="5715"/>
            <wp:docPr id="256359402" name="Picture 256359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129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8717" cy="123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31BB">
        <w:rPr>
          <w:b/>
          <w:bCs/>
          <w:i/>
          <w:iCs/>
          <w:sz w:val="20"/>
          <w:szCs w:val="20"/>
        </w:rPr>
        <w:t xml:space="preserve">                  </w:t>
      </w:r>
    </w:p>
    <w:p w14:paraId="5D7B2156" w14:textId="37690831" w:rsidR="00F1253F" w:rsidRPr="000531BB" w:rsidRDefault="00F1253F" w:rsidP="000531BB">
      <w:pPr>
        <w:ind w:firstLine="284"/>
        <w:jc w:val="center"/>
        <w:rPr>
          <w:i/>
          <w:iCs/>
          <w:sz w:val="20"/>
          <w:szCs w:val="20"/>
        </w:rPr>
      </w:pPr>
      <w:r w:rsidRPr="000531BB">
        <w:rPr>
          <w:b/>
          <w:bCs/>
          <w:i/>
          <w:iCs/>
          <w:sz w:val="20"/>
          <w:szCs w:val="20"/>
        </w:rPr>
        <w:t>Figure</w:t>
      </w:r>
      <w:r w:rsidR="00B97B51" w:rsidRPr="000531BB">
        <w:rPr>
          <w:b/>
          <w:bCs/>
          <w:i/>
          <w:iCs/>
          <w:sz w:val="20"/>
          <w:szCs w:val="20"/>
        </w:rPr>
        <w:t xml:space="preserve"> 2.1-1</w:t>
      </w:r>
      <w:r w:rsidRPr="000531BB">
        <w:rPr>
          <w:b/>
          <w:bCs/>
          <w:i/>
          <w:iCs/>
          <w:sz w:val="20"/>
          <w:szCs w:val="20"/>
        </w:rPr>
        <w:t>:</w:t>
      </w:r>
      <w:r w:rsidRPr="000531BB">
        <w:rPr>
          <w:i/>
          <w:iCs/>
          <w:sz w:val="20"/>
          <w:szCs w:val="20"/>
        </w:rPr>
        <w:t xml:space="preserve"> Front-end RF architecture for CA_n5B-n12A, CA_n5B-14A, and CA_n5B-n29A</w:t>
      </w:r>
    </w:p>
    <w:p w14:paraId="593868F2" w14:textId="77777777" w:rsidR="00F1253F" w:rsidRPr="00F1253F" w:rsidRDefault="00F1253F" w:rsidP="00A434A9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1FDB93FE" w14:textId="2490C801" w:rsidR="00A434A9" w:rsidRPr="002A59C8" w:rsidRDefault="00A434A9" w:rsidP="00A434A9">
      <w:p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The analysis will be based on th</w:t>
      </w:r>
      <w:r w:rsidR="00F1253F" w:rsidRPr="002A59C8">
        <w:rPr>
          <w:sz w:val="20"/>
          <w:szCs w:val="20"/>
          <w:lang w:val="en-GB" w:eastAsia="en-US"/>
        </w:rPr>
        <w:t xml:space="preserve">e </w:t>
      </w:r>
      <w:r w:rsidRPr="002A59C8">
        <w:rPr>
          <w:sz w:val="20"/>
          <w:szCs w:val="20"/>
          <w:lang w:val="en-GB" w:eastAsia="en-US"/>
        </w:rPr>
        <w:t>following worst-case assumptions for the RF front-end performance parameters:</w:t>
      </w:r>
    </w:p>
    <w:p w14:paraId="3FFC6358" w14:textId="11399884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TX to RX isolation: 40dB</w:t>
      </w:r>
    </w:p>
    <w:p w14:paraId="0C4561DE" w14:textId="2A4F3802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 xml:space="preserve">Tx-Antenna Rejection: </w:t>
      </w:r>
      <w:r w:rsidR="00673EB9" w:rsidRPr="002A59C8">
        <w:rPr>
          <w:sz w:val="20"/>
          <w:szCs w:val="20"/>
          <w:lang w:val="en-GB" w:eastAsia="en-US"/>
        </w:rPr>
        <w:t>35dB</w:t>
      </w:r>
    </w:p>
    <w:p w14:paraId="5CC8338D" w14:textId="77777777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Antenna coupling: 10dB</w:t>
      </w:r>
    </w:p>
    <w:p w14:paraId="076E8104" w14:textId="2E06E1EB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RxBW: 5MHz</w:t>
      </w:r>
      <w:r w:rsidR="00BD63ED" w:rsidRPr="002A59C8">
        <w:rPr>
          <w:sz w:val="20"/>
          <w:szCs w:val="20"/>
          <w:lang w:val="en-GB" w:eastAsia="en-US"/>
        </w:rPr>
        <w:t xml:space="preserve"> </w:t>
      </w:r>
    </w:p>
    <w:p w14:paraId="3558334C" w14:textId="0045BA32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Output Power at antenna</w:t>
      </w:r>
      <w:r w:rsidR="00B378C9" w:rsidRPr="002A59C8">
        <w:rPr>
          <w:sz w:val="20"/>
          <w:szCs w:val="20"/>
          <w:lang w:val="en-GB" w:eastAsia="en-US"/>
        </w:rPr>
        <w:t xml:space="preserve"> (PC3)</w:t>
      </w:r>
      <w:r w:rsidRPr="002A59C8">
        <w:rPr>
          <w:sz w:val="20"/>
          <w:szCs w:val="20"/>
          <w:lang w:val="en-GB" w:eastAsia="en-US"/>
        </w:rPr>
        <w:t>: 23dBm</w:t>
      </w:r>
    </w:p>
    <w:p w14:paraId="466EFECA" w14:textId="76209D80" w:rsidR="00B378C9" w:rsidRPr="002A59C8" w:rsidRDefault="00B378C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Post-antenna front-end loss: 4dB</w:t>
      </w:r>
    </w:p>
    <w:p w14:paraId="4F592CC5" w14:textId="0EB17DB2" w:rsidR="009C5A3A" w:rsidRDefault="00673EB9" w:rsidP="00673EB9">
      <w:pPr>
        <w:jc w:val="both"/>
        <w:rPr>
          <w:sz w:val="20"/>
          <w:szCs w:val="20"/>
        </w:rPr>
      </w:pPr>
      <w:r w:rsidRPr="002A59C8">
        <w:rPr>
          <w:sz w:val="20"/>
          <w:szCs w:val="20"/>
          <w:lang w:val="en-GB" w:eastAsia="en-US"/>
        </w:rPr>
        <w:t xml:space="preserve">Given the assumptions above, the MSD analysis </w:t>
      </w:r>
      <w:r w:rsidR="00C74AA0">
        <w:rPr>
          <w:sz w:val="20"/>
          <w:szCs w:val="20"/>
          <w:lang w:val="en-GB" w:eastAsia="en-US"/>
        </w:rPr>
        <w:t xml:space="preserve">using the test points and the RB allocation highlighted in Table 1-1 are </w:t>
      </w:r>
      <w:r w:rsidRPr="002A59C8">
        <w:rPr>
          <w:sz w:val="20"/>
          <w:szCs w:val="20"/>
          <w:lang w:val="en-GB" w:eastAsia="en-US"/>
        </w:rPr>
        <w:t>summarized in the table below</w:t>
      </w:r>
      <w:r w:rsidRPr="002A59C8">
        <w:rPr>
          <w:sz w:val="20"/>
          <w:szCs w:val="20"/>
        </w:rPr>
        <w:t>:</w:t>
      </w:r>
    </w:p>
    <w:p w14:paraId="18328A09" w14:textId="77777777" w:rsidR="00C74AA0" w:rsidRDefault="00C74AA0" w:rsidP="00673EB9">
      <w:pPr>
        <w:jc w:val="both"/>
        <w:rPr>
          <w:sz w:val="20"/>
          <w:szCs w:val="20"/>
        </w:rPr>
      </w:pPr>
    </w:p>
    <w:p w14:paraId="49CD305F" w14:textId="77777777" w:rsidR="00C74AA0" w:rsidRDefault="00C74AA0" w:rsidP="00673EB9">
      <w:pPr>
        <w:jc w:val="both"/>
        <w:rPr>
          <w:sz w:val="20"/>
          <w:szCs w:val="20"/>
        </w:rPr>
      </w:pPr>
    </w:p>
    <w:p w14:paraId="3627CEBB" w14:textId="77777777" w:rsidR="00C74AA0" w:rsidRDefault="00C74AA0" w:rsidP="00673EB9">
      <w:pPr>
        <w:jc w:val="both"/>
        <w:rPr>
          <w:sz w:val="20"/>
          <w:szCs w:val="20"/>
        </w:rPr>
      </w:pPr>
    </w:p>
    <w:p w14:paraId="25D8AE91" w14:textId="77777777" w:rsidR="00C74AA0" w:rsidRDefault="00C74AA0" w:rsidP="00673EB9">
      <w:pPr>
        <w:jc w:val="both"/>
        <w:rPr>
          <w:sz w:val="20"/>
          <w:szCs w:val="20"/>
        </w:rPr>
      </w:pPr>
    </w:p>
    <w:p w14:paraId="1856519D" w14:textId="77777777" w:rsidR="00C74AA0" w:rsidRDefault="00C74AA0" w:rsidP="00673EB9">
      <w:pPr>
        <w:jc w:val="both"/>
        <w:rPr>
          <w:sz w:val="20"/>
          <w:szCs w:val="20"/>
        </w:rPr>
      </w:pPr>
    </w:p>
    <w:p w14:paraId="1DE80DB6" w14:textId="77777777" w:rsidR="00C74AA0" w:rsidRPr="002A59C8" w:rsidRDefault="00C74AA0" w:rsidP="00673EB9">
      <w:pPr>
        <w:jc w:val="both"/>
        <w:rPr>
          <w:sz w:val="20"/>
          <w:szCs w:val="20"/>
        </w:rPr>
      </w:pPr>
    </w:p>
    <w:p w14:paraId="319EA968" w14:textId="77777777" w:rsidR="004B4C6F" w:rsidRPr="002A59C8" w:rsidRDefault="004B4C6F" w:rsidP="000003D8">
      <w:pPr>
        <w:jc w:val="both"/>
        <w:rPr>
          <w:sz w:val="20"/>
          <w:szCs w:val="20"/>
        </w:rPr>
      </w:pPr>
    </w:p>
    <w:tbl>
      <w:tblPr>
        <w:tblW w:w="8905" w:type="dxa"/>
        <w:jc w:val="center"/>
        <w:tblLook w:val="04A0" w:firstRow="1" w:lastRow="0" w:firstColumn="1" w:lastColumn="0" w:noHBand="0" w:noVBand="1"/>
      </w:tblPr>
      <w:tblGrid>
        <w:gridCol w:w="2409"/>
        <w:gridCol w:w="937"/>
        <w:gridCol w:w="1304"/>
        <w:gridCol w:w="1251"/>
        <w:gridCol w:w="1561"/>
        <w:gridCol w:w="1443"/>
      </w:tblGrid>
      <w:tr w:rsidR="007627F7" w:rsidRPr="00A45A83" w14:paraId="56287443" w14:textId="77777777" w:rsidTr="0095264F">
        <w:trPr>
          <w:trHeight w:val="104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74A380" w14:textId="5A5BC734" w:rsidR="007627F7" w:rsidRPr="00B97B51" w:rsidRDefault="007627F7" w:rsidP="007627F7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1279F0" w14:textId="37E99B6A" w:rsidR="007627F7" w:rsidRPr="00B97B51" w:rsidRDefault="007627F7" w:rsidP="007627F7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FBB695" w14:textId="77777777" w:rsidR="007627F7" w:rsidRDefault="007627F7" w:rsidP="007627F7">
            <w:pPr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CA_n5B-n29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br/>
            </w:r>
            <w:r>
              <w:rPr>
                <w:rFonts w:eastAsiaTheme="minorEastAsia"/>
                <w:b/>
                <w:sz w:val="16"/>
                <w:szCs w:val="16"/>
                <w:lang w:eastAsia="en-US"/>
              </w:rPr>
              <w:t xml:space="preserve">UL 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t>C</w:t>
            </w:r>
            <w:r w:rsidRPr="00CC7A05">
              <w:rPr>
                <w:rFonts w:eastAsiaTheme="minorEastAsia"/>
                <w:b/>
                <w:sz w:val="16"/>
                <w:szCs w:val="16"/>
                <w:vertAlign w:val="subscript"/>
                <w:lang w:eastAsia="en-US"/>
              </w:rPr>
              <w:t>LRB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: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829MHz: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0</w:t>
            </w:r>
            <w:proofErr w:type="gramStart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);</w:t>
            </w:r>
            <w:proofErr w:type="gramEnd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</w:t>
            </w:r>
          </w:p>
          <w:p w14:paraId="53DCA1D6" w14:textId="45504B6A" w:rsidR="007627F7" w:rsidRPr="007627F7" w:rsidRDefault="007627F7" w:rsidP="007627F7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               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38.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42)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7A851D" w14:textId="77777777" w:rsidR="007627F7" w:rsidRDefault="007627F7" w:rsidP="007627F7">
            <w:pPr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CA_n5B-n29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br/>
            </w:r>
            <w:r>
              <w:rPr>
                <w:rFonts w:eastAsiaTheme="minorEastAsia"/>
                <w:b/>
                <w:sz w:val="16"/>
                <w:szCs w:val="16"/>
                <w:lang w:eastAsia="en-US"/>
              </w:rPr>
              <w:t xml:space="preserve">UL 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t>C</w:t>
            </w:r>
            <w:r w:rsidRPr="00CC7A05">
              <w:rPr>
                <w:rFonts w:eastAsiaTheme="minorEastAsia"/>
                <w:b/>
                <w:sz w:val="16"/>
                <w:szCs w:val="16"/>
                <w:vertAlign w:val="subscript"/>
                <w:lang w:eastAsia="en-US"/>
              </w:rPr>
              <w:t>LRB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: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829MHz: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0</w:t>
            </w:r>
            <w:proofErr w:type="gramStart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);</w:t>
            </w:r>
            <w:proofErr w:type="gramEnd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</w:t>
            </w:r>
          </w:p>
          <w:p w14:paraId="52396AAE" w14:textId="267F8C29" w:rsidR="007627F7" w:rsidRPr="00B97B51" w:rsidRDefault="007627F7" w:rsidP="007627F7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               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38.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10 (START </w:t>
            </w:r>
            <w:r w:rsidR="0095264F">
              <w:rPr>
                <w:b/>
                <w:bCs/>
                <w:i/>
                <w:iCs/>
                <w:color w:val="000000"/>
                <w:sz w:val="15"/>
                <w:szCs w:val="15"/>
              </w:rPr>
              <w:t>37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</w:t>
            </w:r>
          </w:p>
        </w:tc>
      </w:tr>
      <w:tr w:rsidR="007627F7" w:rsidRPr="00A45A83" w14:paraId="5422ED0B" w14:textId="77777777" w:rsidTr="0095264F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01118B" w14:textId="5B0A5562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0AEE37" w14:textId="1254F716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1A352" w14:textId="203C703D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C37DD8" w14:textId="7275D901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DBFA760" w14:textId="5C158E30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4FAE5" w14:textId="62E2A51E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Div.</w:t>
            </w:r>
          </w:p>
        </w:tc>
      </w:tr>
      <w:tr w:rsidR="007627F7" w:rsidRPr="00A45A83" w14:paraId="558DA386" w14:textId="77777777" w:rsidTr="0095264F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3E30B" w14:textId="671C190E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CBW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0154" w14:textId="4D6319C9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MHz</w:t>
            </w:r>
          </w:p>
        </w:tc>
        <w:tc>
          <w:tcPr>
            <w:tcW w:w="2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2175" w14:textId="2A0780BD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0545" w14:textId="298618A2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</w:tr>
      <w:tr w:rsidR="007627F7" w:rsidRPr="00A45A83" w14:paraId="42BB290F" w14:textId="77777777" w:rsidTr="0095264F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9AEF" w14:textId="0AC5F077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 xml:space="preserve">Simulated Tx noise @ PA Output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97CB" w14:textId="6F02B566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FD6" w14:textId="4575A2DB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A68E2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2D75" w14:textId="3C1D90ED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CD7B6F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C52BDBD" w14:textId="617484C8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-3</w:t>
            </w:r>
            <w:r w:rsidR="007D5550">
              <w:rPr>
                <w:color w:val="000000"/>
                <w:sz w:val="16"/>
                <w:szCs w:val="16"/>
              </w:rPr>
              <w:t>2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EC80" w14:textId="5FAD7C2C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7D5550">
              <w:rPr>
                <w:color w:val="000000"/>
                <w:sz w:val="16"/>
                <w:szCs w:val="16"/>
              </w:rPr>
              <w:t>42</w:t>
            </w:r>
          </w:p>
        </w:tc>
      </w:tr>
      <w:tr w:rsidR="002A68E2" w:rsidRPr="00A45A83" w14:paraId="708BB931" w14:textId="77777777" w:rsidTr="0095264F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76AE4" w14:textId="472BE064" w:rsidR="002A68E2" w:rsidRPr="000531BB" w:rsidRDefault="002A68E2" w:rsidP="007627F7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>
              <w:rPr>
                <w:color w:val="000000"/>
                <w:sz w:val="16"/>
                <w:szCs w:val="16"/>
                <w:lang w:val="fr-FR"/>
              </w:rPr>
              <w:t>FE Loss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C6386" w14:textId="7B28C867" w:rsidR="002A68E2" w:rsidRPr="000531BB" w:rsidRDefault="002A68E2" w:rsidP="007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2FC73" w14:textId="4086090D" w:rsidR="002A68E2" w:rsidRPr="000531BB" w:rsidRDefault="002A68E2" w:rsidP="007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B896B" w14:textId="7910D76F" w:rsidR="002A68E2" w:rsidRDefault="002A68E2" w:rsidP="007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1385D8" w14:textId="2F5096A1" w:rsidR="002A68E2" w:rsidRPr="000531BB" w:rsidRDefault="005D43BF" w:rsidP="007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7D3F" w14:textId="7D56FF47" w:rsidR="002A68E2" w:rsidRPr="000531BB" w:rsidRDefault="005D43BF" w:rsidP="007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</w:tr>
      <w:tr w:rsidR="007627F7" w:rsidRPr="00A45A83" w14:paraId="56B5E8BA" w14:textId="77777777" w:rsidTr="0095264F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6EE9A" w14:textId="00FD37E3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</w:rPr>
            </w:pP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Tx-Rx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</w:t>
            </w:r>
            <w:r w:rsidR="002A68E2">
              <w:rPr>
                <w:color w:val="000000"/>
                <w:sz w:val="16"/>
                <w:szCs w:val="16"/>
                <w:lang w:val="fr-FR"/>
              </w:rPr>
              <w:t>I</w:t>
            </w:r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so / </w:t>
            </w: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>-Ant rejection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C7B8A" w14:textId="5B2255A7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C1EB3" w14:textId="21C0A110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</w:t>
            </w:r>
            <w:r w:rsidR="002A68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26A07" w14:textId="68200760" w:rsidR="007627F7" w:rsidRPr="000531BB" w:rsidRDefault="002A68E2" w:rsidP="007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97A86CD" w14:textId="5DEFE3B8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54C4" w14:textId="00E51D4A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37</w:t>
            </w:r>
          </w:p>
        </w:tc>
      </w:tr>
      <w:tr w:rsidR="007627F7" w:rsidRPr="00A45A83" w14:paraId="3C3AAE8D" w14:textId="77777777" w:rsidTr="0095264F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4C54" w14:textId="33CC62AD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noise</w:t>
            </w:r>
            <w:r w:rsidR="007D5550">
              <w:rPr>
                <w:color w:val="000000"/>
                <w:sz w:val="16"/>
                <w:szCs w:val="16"/>
                <w:lang w:val="fr-FR"/>
              </w:rPr>
              <w:t xml:space="preserve"> @ Ant.</w:t>
            </w:r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EF96" w14:textId="3C55D323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10265" w14:textId="2A861C7C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</w:t>
            </w:r>
            <w:r w:rsidR="00CD7B6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5994F" w14:textId="706C23B3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CD7B6F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374384" w14:textId="055BECFE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7D5550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F44C" w14:textId="0C77114F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7D5550">
              <w:rPr>
                <w:color w:val="000000"/>
                <w:sz w:val="16"/>
                <w:szCs w:val="16"/>
              </w:rPr>
              <w:t>79</w:t>
            </w:r>
          </w:p>
        </w:tc>
      </w:tr>
      <w:tr w:rsidR="007627F7" w:rsidRPr="00A45A83" w14:paraId="56AFCA9F" w14:textId="77777777" w:rsidTr="0095264F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0868" w14:textId="3DF9C8F5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3GPP 5MHz CBW REFSENS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3D18" w14:textId="044A3A94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AE38" w14:textId="77777777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4E6C" w14:textId="28C6E855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</w:tr>
      <w:tr w:rsidR="007627F7" w:rsidRPr="00A45A83" w14:paraId="3C749DD3" w14:textId="77777777" w:rsidTr="0095264F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0C88" w14:textId="17170B20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SNR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7DEB" w14:textId="54A3AC63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8946" w14:textId="27C79D62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014C" w14:textId="33771E2D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0B2834C" w14:textId="4EDEBD8A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C76A" w14:textId="6B2E656A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</w:tr>
      <w:tr w:rsidR="007627F7" w:rsidRPr="00A45A83" w14:paraId="5751B61B" w14:textId="77777777" w:rsidTr="0095264F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7C78" w14:textId="0E0315A5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Thermal Noise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F91C" w14:textId="33CB8858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8821" w14:textId="3BB2A56E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3579" w14:textId="1180B660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8065AD7" w14:textId="51BE932A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DBEC" w14:textId="1E6924EB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</w:tr>
      <w:tr w:rsidR="007627F7" w:rsidRPr="00A45A83" w14:paraId="27B59560" w14:textId="77777777" w:rsidTr="0095264F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8190" w14:textId="628A26E0" w:rsidR="007627F7" w:rsidRPr="000531BB" w:rsidRDefault="007627F7" w:rsidP="007627F7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27A3" w14:textId="5915C8F7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6624" w14:textId="743137DD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CD7B6F">
              <w:rPr>
                <w:color w:val="000000"/>
                <w:sz w:val="16"/>
                <w:szCs w:val="16"/>
              </w:rPr>
              <w:t>85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 w:rsidR="00CD7B6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4953" w14:textId="6F604986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CD7B6F">
              <w:rPr>
                <w:color w:val="000000"/>
                <w:sz w:val="16"/>
                <w:szCs w:val="16"/>
              </w:rPr>
              <w:t>91.2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C74AB40" w14:textId="67D2999E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-7</w:t>
            </w:r>
            <w:r w:rsidR="007D5550">
              <w:rPr>
                <w:color w:val="000000"/>
                <w:sz w:val="16"/>
                <w:szCs w:val="16"/>
              </w:rPr>
              <w:t>1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 w:rsidR="007D555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95A3" w14:textId="4DF17538" w:rsidR="007627F7" w:rsidRPr="000531BB" w:rsidRDefault="007627F7" w:rsidP="007627F7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C4F21">
              <w:rPr>
                <w:color w:val="000000"/>
                <w:sz w:val="16"/>
                <w:szCs w:val="16"/>
              </w:rPr>
              <w:t>78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 w:rsidR="004C4F21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27F7" w:rsidRPr="00A45A83" w14:paraId="32BE7582" w14:textId="77777777" w:rsidTr="0095264F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55EB" w14:textId="0DD5E96D" w:rsidR="007627F7" w:rsidRPr="000531BB" w:rsidRDefault="007627F7" w:rsidP="002F706C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 after MRC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149A" w14:textId="0B5124CD" w:rsidR="007627F7" w:rsidRPr="000531BB" w:rsidRDefault="007627F7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2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7317" w14:textId="2DCCDDCD" w:rsidR="007627F7" w:rsidRPr="000531BB" w:rsidRDefault="007627F7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CD7B6F">
              <w:rPr>
                <w:color w:val="000000"/>
                <w:sz w:val="16"/>
                <w:szCs w:val="16"/>
              </w:rPr>
              <w:t>90</w:t>
            </w:r>
            <w:r w:rsidRPr="000531BB">
              <w:rPr>
                <w:color w:val="000000"/>
                <w:sz w:val="16"/>
                <w:szCs w:val="16"/>
              </w:rPr>
              <w:t>.2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ED28" w14:textId="555E3B46" w:rsidR="007627F7" w:rsidRPr="000531BB" w:rsidRDefault="007627F7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B6344D">
              <w:rPr>
                <w:color w:val="000000"/>
                <w:sz w:val="16"/>
                <w:szCs w:val="16"/>
              </w:rPr>
              <w:t>77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 w:rsidR="00B6344D">
              <w:rPr>
                <w:color w:val="000000"/>
                <w:sz w:val="16"/>
                <w:szCs w:val="16"/>
              </w:rPr>
              <w:t>7</w:t>
            </w:r>
          </w:p>
        </w:tc>
      </w:tr>
      <w:tr w:rsidR="007627F7" w:rsidRPr="00A45A83" w14:paraId="13F223B7" w14:textId="77777777" w:rsidTr="0095264F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19EBC5" w14:textId="6A8C9244" w:rsidR="007627F7" w:rsidRPr="00127263" w:rsidRDefault="007627F7" w:rsidP="002F706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MSD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76C6DF" w14:textId="4E1873DF" w:rsidR="007627F7" w:rsidRPr="00127263" w:rsidRDefault="007627F7" w:rsidP="002F7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dB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B83ED7" w14:textId="3579E829" w:rsidR="007627F7" w:rsidRPr="00127263" w:rsidRDefault="00CD7B6F" w:rsidP="00CD7B6F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  <w:r w:rsidR="007627F7"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4F922D" w14:textId="279C64FA" w:rsidR="007627F7" w:rsidRPr="00127263" w:rsidRDefault="007627F7" w:rsidP="00CD7B6F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  <w:r w:rsidR="004C4F21">
              <w:rPr>
                <w:b/>
                <w:bCs/>
                <w:i/>
                <w:iCs/>
                <w:color w:val="000000"/>
                <w:sz w:val="16"/>
                <w:szCs w:val="16"/>
              </w:rPr>
              <w:t>9</w:t>
            </w:r>
            <w:r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.</w:t>
            </w:r>
            <w:r w:rsidR="004C4F21">
              <w:rPr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</w:tr>
    </w:tbl>
    <w:p w14:paraId="524374DA" w14:textId="77777777" w:rsidR="00672E8C" w:rsidRDefault="00672E8C" w:rsidP="000531BB">
      <w:pPr>
        <w:jc w:val="center"/>
        <w:rPr>
          <w:b/>
          <w:bCs/>
          <w:i/>
          <w:iCs/>
          <w:sz w:val="20"/>
          <w:szCs w:val="20"/>
        </w:rPr>
      </w:pPr>
    </w:p>
    <w:p w14:paraId="54F98468" w14:textId="794E774B" w:rsidR="0019166D" w:rsidRDefault="000531BB" w:rsidP="000531BB">
      <w:pPr>
        <w:jc w:val="center"/>
        <w:rPr>
          <w:i/>
          <w:iCs/>
          <w:sz w:val="20"/>
          <w:szCs w:val="20"/>
        </w:rPr>
      </w:pPr>
      <w:r w:rsidRPr="000531BB">
        <w:rPr>
          <w:b/>
          <w:bCs/>
          <w:i/>
          <w:iCs/>
          <w:sz w:val="20"/>
          <w:szCs w:val="20"/>
        </w:rPr>
        <w:t>Figure 2.1-1:</w:t>
      </w:r>
      <w:r w:rsidRPr="000531BB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MSD analysis </w:t>
      </w:r>
      <w:r w:rsidRPr="000531BB">
        <w:rPr>
          <w:i/>
          <w:iCs/>
          <w:sz w:val="20"/>
          <w:szCs w:val="20"/>
        </w:rPr>
        <w:t>for CA_n5B-n29A</w:t>
      </w:r>
    </w:p>
    <w:p w14:paraId="5AE5F23D" w14:textId="77777777" w:rsidR="00672E8C" w:rsidRDefault="00672E8C" w:rsidP="000531BB">
      <w:pPr>
        <w:jc w:val="center"/>
        <w:rPr>
          <w:rFonts w:ascii="Arial" w:hAnsi="Arial" w:cs="Arial"/>
          <w:b/>
          <w:bCs/>
        </w:rPr>
      </w:pPr>
    </w:p>
    <w:tbl>
      <w:tblPr>
        <w:tblW w:w="8905" w:type="dxa"/>
        <w:jc w:val="center"/>
        <w:tblLook w:val="04A0" w:firstRow="1" w:lastRow="0" w:firstColumn="1" w:lastColumn="0" w:noHBand="0" w:noVBand="1"/>
      </w:tblPr>
      <w:tblGrid>
        <w:gridCol w:w="2409"/>
        <w:gridCol w:w="937"/>
        <w:gridCol w:w="1304"/>
        <w:gridCol w:w="1251"/>
        <w:gridCol w:w="1561"/>
        <w:gridCol w:w="1443"/>
      </w:tblGrid>
      <w:tr w:rsidR="00672E8C" w:rsidRPr="00B97B51" w14:paraId="46ABF446" w14:textId="77777777" w:rsidTr="000E032E">
        <w:trPr>
          <w:trHeight w:val="104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7F633E" w14:textId="77777777" w:rsidR="00672E8C" w:rsidRPr="00B97B51" w:rsidRDefault="00672E8C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0EFCCB" w14:textId="77777777" w:rsidR="00672E8C" w:rsidRPr="00B97B51" w:rsidRDefault="00672E8C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04C539" w14:textId="5E502886" w:rsidR="00672E8C" w:rsidRDefault="00672E8C" w:rsidP="000E032E">
            <w:pPr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br/>
            </w:r>
            <w:r>
              <w:rPr>
                <w:rFonts w:eastAsiaTheme="minorEastAsia"/>
                <w:b/>
                <w:sz w:val="16"/>
                <w:szCs w:val="16"/>
                <w:lang w:eastAsia="en-US"/>
              </w:rPr>
              <w:t xml:space="preserve">UL 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t>C</w:t>
            </w:r>
            <w:r w:rsidRPr="00CC7A05">
              <w:rPr>
                <w:rFonts w:eastAsiaTheme="minorEastAsia"/>
                <w:b/>
                <w:sz w:val="16"/>
                <w:szCs w:val="16"/>
                <w:vertAlign w:val="subscript"/>
                <w:lang w:eastAsia="en-US"/>
              </w:rPr>
              <w:t>LRB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: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829MHz: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0</w:t>
            </w:r>
            <w:proofErr w:type="gramStart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);</w:t>
            </w:r>
            <w:proofErr w:type="gramEnd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</w:t>
            </w:r>
          </w:p>
          <w:p w14:paraId="340EEE81" w14:textId="77777777" w:rsidR="00672E8C" w:rsidRPr="007627F7" w:rsidRDefault="00672E8C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               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38.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42)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E099B0" w14:textId="4A44FA13" w:rsidR="00672E8C" w:rsidRDefault="00672E8C" w:rsidP="000E032E">
            <w:pPr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</w:t>
            </w:r>
            <w:r w:rsidR="005D43BF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br/>
            </w:r>
            <w:r>
              <w:rPr>
                <w:rFonts w:eastAsiaTheme="minorEastAsia"/>
                <w:b/>
                <w:sz w:val="16"/>
                <w:szCs w:val="16"/>
                <w:lang w:eastAsia="en-US"/>
              </w:rPr>
              <w:t xml:space="preserve">UL 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t>C</w:t>
            </w:r>
            <w:r w:rsidRPr="00CC7A05">
              <w:rPr>
                <w:rFonts w:eastAsiaTheme="minorEastAsia"/>
                <w:b/>
                <w:sz w:val="16"/>
                <w:szCs w:val="16"/>
                <w:vertAlign w:val="subscript"/>
                <w:lang w:eastAsia="en-US"/>
              </w:rPr>
              <w:t>LRB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: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829MHz: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0</w:t>
            </w:r>
            <w:proofErr w:type="gramStart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);</w:t>
            </w:r>
            <w:proofErr w:type="gramEnd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</w:t>
            </w:r>
          </w:p>
          <w:p w14:paraId="3274D213" w14:textId="05D0693A" w:rsidR="00672E8C" w:rsidRPr="00B97B51" w:rsidRDefault="00672E8C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               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38.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3</w:t>
            </w:r>
            <w:r w:rsidR="00B6344D">
              <w:rPr>
                <w:b/>
                <w:bCs/>
                <w:i/>
                <w:iCs/>
                <w:color w:val="000000"/>
                <w:sz w:val="15"/>
                <w:szCs w:val="15"/>
              </w:rPr>
              <w:t>6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</w:t>
            </w:r>
          </w:p>
        </w:tc>
      </w:tr>
      <w:tr w:rsidR="00672E8C" w:rsidRPr="000531BB" w14:paraId="641F36AE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C7054F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238668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E83466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2F071E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30F07A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864559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Div.</w:t>
            </w:r>
          </w:p>
        </w:tc>
      </w:tr>
      <w:tr w:rsidR="00672E8C" w:rsidRPr="000531BB" w14:paraId="622303D6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198C4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CBW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E4BBB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MHz</w:t>
            </w:r>
          </w:p>
        </w:tc>
        <w:tc>
          <w:tcPr>
            <w:tcW w:w="2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0513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6FF6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</w:tr>
      <w:tr w:rsidR="00672E8C" w:rsidRPr="000531BB" w14:paraId="6244D429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0FEA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 xml:space="preserve">Simulated Tx noise @ PA Output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88C8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3566" w14:textId="57226E20" w:rsidR="00672E8C" w:rsidRPr="000531BB" w:rsidRDefault="00672E8C" w:rsidP="007A7604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7499" w14:textId="79129591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E5D1D06" w14:textId="429FF835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7D5550">
              <w:rPr>
                <w:color w:val="000000"/>
                <w:sz w:val="16"/>
                <w:szCs w:val="16"/>
              </w:rPr>
              <w:t>27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4A5E" w14:textId="6CC23D42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C4F21">
              <w:rPr>
                <w:color w:val="000000"/>
                <w:sz w:val="16"/>
                <w:szCs w:val="16"/>
              </w:rPr>
              <w:t>37</w:t>
            </w:r>
          </w:p>
        </w:tc>
      </w:tr>
      <w:tr w:rsidR="00672E8C" w:rsidRPr="000531BB" w14:paraId="2AA910EE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04D6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>
              <w:rPr>
                <w:color w:val="000000"/>
                <w:sz w:val="16"/>
                <w:szCs w:val="16"/>
                <w:lang w:val="fr-FR"/>
              </w:rPr>
              <w:t>FE Loss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3458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F136C" w14:textId="77777777" w:rsidR="00672E8C" w:rsidRPr="000531BB" w:rsidRDefault="00672E8C" w:rsidP="007A76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8EEF3" w14:textId="77777777" w:rsidR="00672E8C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BD3BC85" w14:textId="70C0A125" w:rsidR="00672E8C" w:rsidRPr="000531BB" w:rsidRDefault="005D43BF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DE6E" w14:textId="64E62A33" w:rsidR="00672E8C" w:rsidRPr="000531BB" w:rsidRDefault="005D43BF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</w:tr>
      <w:tr w:rsidR="00672E8C" w:rsidRPr="000531BB" w14:paraId="588BFE6D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B54AD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</w:rPr>
            </w:pP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Tx-Rx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</w:t>
            </w:r>
            <w:r>
              <w:rPr>
                <w:color w:val="000000"/>
                <w:sz w:val="16"/>
                <w:szCs w:val="16"/>
                <w:lang w:val="fr-FR"/>
              </w:rPr>
              <w:t>I</w:t>
            </w:r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so / </w:t>
            </w: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>-Ant rejection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3EFF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9A7C8" w14:textId="77777777" w:rsidR="00672E8C" w:rsidRPr="000531BB" w:rsidRDefault="00672E8C" w:rsidP="007A7604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69A1E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B3517B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BAB1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37</w:t>
            </w:r>
          </w:p>
        </w:tc>
      </w:tr>
      <w:tr w:rsidR="00672E8C" w:rsidRPr="000531BB" w14:paraId="392EEDC0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8B8B" w14:textId="3ED4D834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noise </w:t>
            </w:r>
            <w:r w:rsidR="007D5550">
              <w:rPr>
                <w:color w:val="000000"/>
                <w:sz w:val="16"/>
                <w:szCs w:val="16"/>
                <w:lang w:val="fr-FR"/>
              </w:rPr>
              <w:t>@ Ant.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21536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4778F" w14:textId="11C38FB2" w:rsidR="00672E8C" w:rsidRPr="000531BB" w:rsidRDefault="00672E8C" w:rsidP="007A7604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B729B" w14:textId="53F806AC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6B86CFD" w14:textId="162982D2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C4F21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0717" w14:textId="139BB132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C4F21">
              <w:rPr>
                <w:color w:val="000000"/>
                <w:sz w:val="16"/>
                <w:szCs w:val="16"/>
              </w:rPr>
              <w:t>7</w:t>
            </w:r>
            <w:r w:rsidRPr="000531BB">
              <w:rPr>
                <w:color w:val="000000"/>
                <w:sz w:val="16"/>
                <w:szCs w:val="16"/>
              </w:rPr>
              <w:t>4</w:t>
            </w:r>
          </w:p>
        </w:tc>
      </w:tr>
      <w:tr w:rsidR="00672E8C" w:rsidRPr="000531BB" w14:paraId="49FA9CA2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A3E8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3GPP 5MHz CBW REFSENS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EE3A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CC9D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5697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</w:tr>
      <w:tr w:rsidR="00672E8C" w:rsidRPr="000531BB" w14:paraId="3B44EBC2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D6C5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SNR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129D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0314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DB47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D24F170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0378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</w:tr>
      <w:tr w:rsidR="00672E8C" w:rsidRPr="000531BB" w14:paraId="59CD0F68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5129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Thermal Noise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6A02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BFF1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6C13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0A8E17B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F796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</w:tr>
      <w:tr w:rsidR="00672E8C" w:rsidRPr="000531BB" w14:paraId="120D574E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6C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C181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4076" w14:textId="4F9E34A9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83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DD77" w14:textId="40A94129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89.8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0A1D59A" w14:textId="750DBEC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C4F21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57B4" w14:textId="754343D1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C4F21">
              <w:rPr>
                <w:color w:val="000000"/>
                <w:sz w:val="16"/>
                <w:szCs w:val="16"/>
              </w:rPr>
              <w:t>74</w:t>
            </w:r>
          </w:p>
        </w:tc>
      </w:tr>
      <w:tr w:rsidR="00672E8C" w:rsidRPr="000531BB" w14:paraId="4D9C67B8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06AE" w14:textId="77777777" w:rsidR="00672E8C" w:rsidRPr="000531BB" w:rsidRDefault="00672E8C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 after MRC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15A9" w14:textId="77777777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2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9CB4" w14:textId="65175B2D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88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 w:rsidR="00257DA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9AF4" w14:textId="76EEB125" w:rsidR="00672E8C" w:rsidRPr="000531BB" w:rsidRDefault="00672E8C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72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 w:rsidR="00257DAE">
              <w:rPr>
                <w:color w:val="000000"/>
                <w:sz w:val="16"/>
                <w:szCs w:val="16"/>
              </w:rPr>
              <w:t>8</w:t>
            </w:r>
          </w:p>
        </w:tc>
      </w:tr>
      <w:tr w:rsidR="00672E8C" w:rsidRPr="00127263" w14:paraId="0D8D1AEC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43D8F6" w14:textId="77777777" w:rsidR="00672E8C" w:rsidRPr="00127263" w:rsidRDefault="00672E8C" w:rsidP="000E03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MSD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E7040C" w14:textId="77777777" w:rsidR="00672E8C" w:rsidRPr="00127263" w:rsidRDefault="00672E8C" w:rsidP="000E03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dB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93206A" w14:textId="60AB9B8B" w:rsidR="00672E8C" w:rsidRPr="00127263" w:rsidRDefault="00672E8C" w:rsidP="000E032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8.</w:t>
            </w:r>
            <w:r w:rsidR="00257D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4F7D78" w14:textId="62A1995D" w:rsidR="00672E8C" w:rsidRPr="00127263" w:rsidRDefault="004C4F21" w:rsidP="000E032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24</w:t>
            </w:r>
            <w:r w:rsidR="00672E8C"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</w:tr>
    </w:tbl>
    <w:p w14:paraId="61A38710" w14:textId="77777777" w:rsidR="00497F2A" w:rsidRDefault="00497F2A" w:rsidP="00AF24FE">
      <w:pPr>
        <w:jc w:val="both"/>
        <w:rPr>
          <w:rFonts w:ascii="Arial" w:hAnsi="Arial" w:cs="Arial"/>
          <w:b/>
          <w:bCs/>
        </w:rPr>
      </w:pPr>
    </w:p>
    <w:p w14:paraId="5F42F5CF" w14:textId="21E5186D" w:rsidR="0095264F" w:rsidRDefault="0095264F" w:rsidP="0095264F">
      <w:pPr>
        <w:jc w:val="center"/>
        <w:rPr>
          <w:rFonts w:ascii="Arial" w:hAnsi="Arial" w:cs="Arial"/>
          <w:b/>
          <w:bCs/>
        </w:rPr>
      </w:pPr>
      <w:r w:rsidRPr="000531BB">
        <w:rPr>
          <w:b/>
          <w:bCs/>
          <w:i/>
          <w:iCs/>
          <w:sz w:val="20"/>
          <w:szCs w:val="20"/>
        </w:rPr>
        <w:t>Figure 2.1-1:</w:t>
      </w:r>
      <w:r w:rsidRPr="000531BB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MSD analysis </w:t>
      </w:r>
      <w:r w:rsidRPr="000531BB">
        <w:rPr>
          <w:i/>
          <w:iCs/>
          <w:sz w:val="20"/>
          <w:szCs w:val="20"/>
        </w:rPr>
        <w:t>for CA_n5B-n</w:t>
      </w:r>
      <w:r>
        <w:rPr>
          <w:i/>
          <w:iCs/>
          <w:sz w:val="20"/>
          <w:szCs w:val="20"/>
        </w:rPr>
        <w:t>12</w:t>
      </w:r>
      <w:r w:rsidRPr="000531BB">
        <w:rPr>
          <w:i/>
          <w:iCs/>
          <w:sz w:val="20"/>
          <w:szCs w:val="20"/>
        </w:rPr>
        <w:t>A</w:t>
      </w:r>
    </w:p>
    <w:p w14:paraId="021CD97E" w14:textId="77777777" w:rsidR="00497F2A" w:rsidRDefault="00497F2A" w:rsidP="00AF24FE">
      <w:pPr>
        <w:jc w:val="both"/>
        <w:rPr>
          <w:rFonts w:ascii="Arial" w:hAnsi="Arial" w:cs="Arial"/>
          <w:b/>
          <w:bCs/>
        </w:rPr>
      </w:pPr>
    </w:p>
    <w:tbl>
      <w:tblPr>
        <w:tblW w:w="8905" w:type="dxa"/>
        <w:jc w:val="center"/>
        <w:tblLook w:val="04A0" w:firstRow="1" w:lastRow="0" w:firstColumn="1" w:lastColumn="0" w:noHBand="0" w:noVBand="1"/>
      </w:tblPr>
      <w:tblGrid>
        <w:gridCol w:w="2409"/>
        <w:gridCol w:w="937"/>
        <w:gridCol w:w="1304"/>
        <w:gridCol w:w="1251"/>
        <w:gridCol w:w="1561"/>
        <w:gridCol w:w="1443"/>
      </w:tblGrid>
      <w:tr w:rsidR="00726099" w:rsidRPr="00B97B51" w14:paraId="60002B98" w14:textId="77777777" w:rsidTr="000E032E">
        <w:trPr>
          <w:trHeight w:val="104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221719" w14:textId="77777777" w:rsidR="00726099" w:rsidRPr="00B97B51" w:rsidRDefault="00726099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DCDF04" w14:textId="77777777" w:rsidR="00726099" w:rsidRPr="00B97B51" w:rsidRDefault="00726099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647A7E" w14:textId="442F959D" w:rsidR="00726099" w:rsidRDefault="00726099" w:rsidP="000E032E">
            <w:pPr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br/>
            </w:r>
            <w:r>
              <w:rPr>
                <w:rFonts w:eastAsiaTheme="minorEastAsia"/>
                <w:b/>
                <w:sz w:val="16"/>
                <w:szCs w:val="16"/>
                <w:lang w:eastAsia="en-US"/>
              </w:rPr>
              <w:t xml:space="preserve">UL 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t>C</w:t>
            </w:r>
            <w:r w:rsidRPr="00CC7A05">
              <w:rPr>
                <w:rFonts w:eastAsiaTheme="minorEastAsia"/>
                <w:b/>
                <w:sz w:val="16"/>
                <w:szCs w:val="16"/>
                <w:vertAlign w:val="subscript"/>
                <w:lang w:eastAsia="en-US"/>
              </w:rPr>
              <w:t>LRB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: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829MHz: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0</w:t>
            </w:r>
            <w:proofErr w:type="gramStart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);</w:t>
            </w:r>
            <w:proofErr w:type="gramEnd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</w:t>
            </w:r>
          </w:p>
          <w:p w14:paraId="61BBE5AD" w14:textId="77777777" w:rsidR="00726099" w:rsidRPr="007627F7" w:rsidRDefault="00726099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               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38.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42)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66F6A4" w14:textId="708B8851" w:rsidR="00726099" w:rsidRDefault="00726099" w:rsidP="000E032E">
            <w:pPr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</w:t>
            </w:r>
            <w:r w:rsidR="005D43BF">
              <w:rPr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br/>
            </w:r>
            <w:r>
              <w:rPr>
                <w:rFonts w:eastAsiaTheme="minorEastAsia"/>
                <w:b/>
                <w:sz w:val="16"/>
                <w:szCs w:val="16"/>
                <w:lang w:eastAsia="en-US"/>
              </w:rPr>
              <w:t xml:space="preserve">UL </w:t>
            </w:r>
            <w:r w:rsidRPr="00CC7A05">
              <w:rPr>
                <w:rFonts w:eastAsiaTheme="minorEastAsia"/>
                <w:b/>
                <w:sz w:val="16"/>
                <w:szCs w:val="16"/>
                <w:lang w:eastAsia="en-US"/>
              </w:rPr>
              <w:t>C</w:t>
            </w:r>
            <w:r w:rsidRPr="00CC7A05">
              <w:rPr>
                <w:rFonts w:eastAsiaTheme="minorEastAsia"/>
                <w:b/>
                <w:sz w:val="16"/>
                <w:szCs w:val="16"/>
                <w:vertAlign w:val="subscript"/>
                <w:lang w:eastAsia="en-US"/>
              </w:rPr>
              <w:t>LRB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: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829MHz: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10 (START 0</w:t>
            </w:r>
            <w:proofErr w:type="gramStart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);</w:t>
            </w:r>
            <w:proofErr w:type="gramEnd"/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</w:t>
            </w:r>
          </w:p>
          <w:p w14:paraId="0910AE6C" w14:textId="28D9C02F" w:rsidR="00726099" w:rsidRPr="00B97B51" w:rsidRDefault="00726099" w:rsidP="000E032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                  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38.</w:t>
            </w:r>
            <w:r w:rsidRPr="007627F7">
              <w:rPr>
                <w:b/>
                <w:bCs/>
                <w:i/>
                <w:iCs/>
                <w:color w:val="000000"/>
                <w:sz w:val="15"/>
                <w:szCs w:val="15"/>
              </w:rPr>
              <w:t>9MHz: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 xml:space="preserve">10 (START </w:t>
            </w:r>
            <w:r w:rsidR="00B6344D">
              <w:rPr>
                <w:b/>
                <w:bCs/>
                <w:i/>
                <w:iCs/>
                <w:color w:val="000000"/>
                <w:sz w:val="15"/>
                <w:szCs w:val="15"/>
              </w:rPr>
              <w:t>28</w:t>
            </w:r>
            <w:r>
              <w:rPr>
                <w:b/>
                <w:bCs/>
                <w:i/>
                <w:iCs/>
                <w:color w:val="000000"/>
                <w:sz w:val="15"/>
                <w:szCs w:val="15"/>
              </w:rPr>
              <w:t>)</w:t>
            </w:r>
          </w:p>
        </w:tc>
      </w:tr>
      <w:tr w:rsidR="00726099" w:rsidRPr="000531BB" w14:paraId="23A3B288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953D94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681960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A26413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E5F6EF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E3EF3FC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22D720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Div.</w:t>
            </w:r>
          </w:p>
        </w:tc>
      </w:tr>
      <w:tr w:rsidR="00726099" w:rsidRPr="000531BB" w14:paraId="0AE20195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BEF5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CBW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E95A6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MHz</w:t>
            </w:r>
          </w:p>
        </w:tc>
        <w:tc>
          <w:tcPr>
            <w:tcW w:w="2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B036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D638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</w:tr>
      <w:tr w:rsidR="00726099" w:rsidRPr="000531BB" w14:paraId="363500BA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5F70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 xml:space="preserve">Simulated Tx noise @ PA Output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08E7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1F" w14:textId="022560CA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ACA3" w14:textId="40EC4BF1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979C1C8" w14:textId="19DA86B0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7D5550">
              <w:rPr>
                <w:color w:val="000000"/>
                <w:sz w:val="16"/>
                <w:szCs w:val="16"/>
              </w:rPr>
              <w:t>21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E3F4" w14:textId="6EDBC768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C4F21">
              <w:rPr>
                <w:color w:val="000000"/>
                <w:sz w:val="16"/>
                <w:szCs w:val="16"/>
              </w:rPr>
              <w:t>31</w:t>
            </w:r>
          </w:p>
        </w:tc>
      </w:tr>
      <w:tr w:rsidR="00726099" w:rsidRPr="000531BB" w14:paraId="52E44E6E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A76E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>
              <w:rPr>
                <w:color w:val="000000"/>
                <w:sz w:val="16"/>
                <w:szCs w:val="16"/>
                <w:lang w:val="fr-FR"/>
              </w:rPr>
              <w:t>FE Loss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8E1DB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D5F8F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7B1FC" w14:textId="77777777" w:rsidR="00726099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1403DC" w14:textId="60799631" w:rsidR="00726099" w:rsidRPr="000531BB" w:rsidRDefault="005D43BF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FDAB" w14:textId="67827CFC" w:rsidR="00726099" w:rsidRPr="000531BB" w:rsidRDefault="005D43BF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</w:tr>
      <w:tr w:rsidR="00726099" w:rsidRPr="000531BB" w14:paraId="19B5A18D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AC7A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</w:rPr>
            </w:pP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Tx-Rx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</w:t>
            </w:r>
            <w:r>
              <w:rPr>
                <w:color w:val="000000"/>
                <w:sz w:val="16"/>
                <w:szCs w:val="16"/>
                <w:lang w:val="fr-FR"/>
              </w:rPr>
              <w:t>I</w:t>
            </w:r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so / </w:t>
            </w: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>-Ant rejection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87FC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782D8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3906F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F389E76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C7D3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37</w:t>
            </w:r>
          </w:p>
        </w:tc>
      </w:tr>
      <w:tr w:rsidR="00726099" w:rsidRPr="000531BB" w14:paraId="27701A94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36507" w14:textId="1576223C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proofErr w:type="spellStart"/>
            <w:r w:rsidRPr="000531BB">
              <w:rPr>
                <w:color w:val="000000"/>
                <w:sz w:val="16"/>
                <w:szCs w:val="16"/>
                <w:lang w:val="fr-FR"/>
              </w:rPr>
              <w:t>Tx</w:t>
            </w:r>
            <w:proofErr w:type="spellEnd"/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noise</w:t>
            </w:r>
            <w:r w:rsidR="007D5550">
              <w:rPr>
                <w:color w:val="000000"/>
                <w:sz w:val="16"/>
                <w:szCs w:val="16"/>
                <w:lang w:val="fr-FR"/>
              </w:rPr>
              <w:t xml:space="preserve"> @ Ant.</w:t>
            </w:r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B055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49136" w14:textId="237DE01B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3806A" w14:textId="5919CAF9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6E21409" w14:textId="5662380E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7996" w14:textId="18B0CC80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68</w:t>
            </w:r>
          </w:p>
        </w:tc>
      </w:tr>
      <w:tr w:rsidR="00726099" w:rsidRPr="000531BB" w14:paraId="49AD2F14" w14:textId="77777777" w:rsidTr="000E032E">
        <w:trPr>
          <w:trHeight w:val="6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6441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3GPP 5MHz CBW REFSENS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C5D7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93BC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69D7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</w:tr>
      <w:tr w:rsidR="00726099" w:rsidRPr="000531BB" w14:paraId="4AAC7055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E12B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SNR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EC5E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7909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3286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F9C19DE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35AA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-1.0</w:t>
            </w:r>
          </w:p>
        </w:tc>
      </w:tr>
      <w:tr w:rsidR="00726099" w:rsidRPr="000531BB" w14:paraId="7275C252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41D9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Thermal Noise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11ED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80C0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FC72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86D922F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D6CA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</w:tr>
      <w:tr w:rsidR="00726099" w:rsidRPr="000531BB" w14:paraId="5FCAAD98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B3CF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D4F4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7CCB" w14:textId="0DC0BBAE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80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3DA8" w14:textId="59C9E636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87.3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4921B91" w14:textId="41219EBE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52BB" w14:textId="067E16D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68</w:t>
            </w:r>
          </w:p>
        </w:tc>
      </w:tr>
      <w:tr w:rsidR="00726099" w:rsidRPr="000531BB" w14:paraId="779BDD89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7C01" w14:textId="77777777" w:rsidR="00726099" w:rsidRPr="000531BB" w:rsidRDefault="00726099" w:rsidP="000E032E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 after MRC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1FC3" w14:textId="77777777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2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36CE" w14:textId="6043C08D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86.1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7B2A" w14:textId="7A25829A" w:rsidR="00726099" w:rsidRPr="000531BB" w:rsidRDefault="00726099" w:rsidP="000E032E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257DAE">
              <w:rPr>
                <w:color w:val="000000"/>
                <w:sz w:val="16"/>
                <w:szCs w:val="16"/>
              </w:rPr>
              <w:t>66</w:t>
            </w:r>
            <w:r w:rsidRPr="000531BB">
              <w:rPr>
                <w:color w:val="000000"/>
                <w:sz w:val="16"/>
                <w:szCs w:val="16"/>
              </w:rPr>
              <w:t>.</w:t>
            </w:r>
            <w:r w:rsidR="00257DAE">
              <w:rPr>
                <w:color w:val="000000"/>
                <w:sz w:val="16"/>
                <w:szCs w:val="16"/>
              </w:rPr>
              <w:t>8</w:t>
            </w:r>
          </w:p>
        </w:tc>
      </w:tr>
      <w:tr w:rsidR="00726099" w:rsidRPr="00127263" w14:paraId="2CB49A5D" w14:textId="77777777" w:rsidTr="000E032E">
        <w:trPr>
          <w:trHeight w:val="7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8EC476" w14:textId="77777777" w:rsidR="00726099" w:rsidRPr="00127263" w:rsidRDefault="00726099" w:rsidP="000E03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MSD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13A7BA" w14:textId="77777777" w:rsidR="00726099" w:rsidRPr="00127263" w:rsidRDefault="00726099" w:rsidP="000E03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dB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1661A4" w14:textId="106F401B" w:rsidR="00726099" w:rsidRPr="00127263" w:rsidRDefault="00726099" w:rsidP="000E032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AC869A" w14:textId="6CCB151C" w:rsidR="00726099" w:rsidRPr="00127263" w:rsidRDefault="00257DAE" w:rsidP="000E032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30.2</w:t>
            </w:r>
          </w:p>
        </w:tc>
      </w:tr>
    </w:tbl>
    <w:p w14:paraId="2FEF4CC2" w14:textId="77777777" w:rsidR="002A59C8" w:rsidRDefault="002A59C8" w:rsidP="00AF24FE">
      <w:pPr>
        <w:jc w:val="both"/>
        <w:rPr>
          <w:rFonts w:ascii="Arial" w:hAnsi="Arial" w:cs="Arial"/>
          <w:b/>
          <w:bCs/>
        </w:rPr>
      </w:pPr>
    </w:p>
    <w:p w14:paraId="219CAD43" w14:textId="423479C2" w:rsidR="0095264F" w:rsidRDefault="0095264F" w:rsidP="0095264F">
      <w:pPr>
        <w:jc w:val="center"/>
        <w:rPr>
          <w:rFonts w:ascii="Arial" w:hAnsi="Arial" w:cs="Arial"/>
          <w:b/>
          <w:bCs/>
        </w:rPr>
      </w:pPr>
      <w:r w:rsidRPr="000531BB">
        <w:rPr>
          <w:b/>
          <w:bCs/>
          <w:i/>
          <w:iCs/>
          <w:sz w:val="20"/>
          <w:szCs w:val="20"/>
        </w:rPr>
        <w:t>Figure 2.1-1:</w:t>
      </w:r>
      <w:r w:rsidRPr="000531BB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MSD analysis </w:t>
      </w:r>
      <w:r w:rsidRPr="000531BB">
        <w:rPr>
          <w:i/>
          <w:iCs/>
          <w:sz w:val="20"/>
          <w:szCs w:val="20"/>
        </w:rPr>
        <w:t>for CA_n5B-n</w:t>
      </w:r>
      <w:r>
        <w:rPr>
          <w:i/>
          <w:iCs/>
          <w:sz w:val="20"/>
          <w:szCs w:val="20"/>
        </w:rPr>
        <w:t>14</w:t>
      </w:r>
      <w:r w:rsidRPr="000531BB">
        <w:rPr>
          <w:i/>
          <w:iCs/>
          <w:sz w:val="20"/>
          <w:szCs w:val="20"/>
        </w:rPr>
        <w:t>A</w:t>
      </w:r>
    </w:p>
    <w:p w14:paraId="31DC39CF" w14:textId="77777777" w:rsidR="002A59C8" w:rsidRDefault="002A59C8" w:rsidP="00AF24FE">
      <w:pPr>
        <w:jc w:val="both"/>
        <w:rPr>
          <w:rFonts w:ascii="Arial" w:hAnsi="Arial" w:cs="Arial"/>
          <w:b/>
          <w:bCs/>
        </w:rPr>
      </w:pPr>
    </w:p>
    <w:p w14:paraId="3F24A02B" w14:textId="77777777" w:rsidR="002A59C8" w:rsidRDefault="002A59C8" w:rsidP="00AF24FE">
      <w:pPr>
        <w:jc w:val="both"/>
        <w:rPr>
          <w:rFonts w:ascii="Arial" w:hAnsi="Arial" w:cs="Arial"/>
          <w:b/>
          <w:bCs/>
        </w:rPr>
      </w:pPr>
    </w:p>
    <w:p w14:paraId="022423F2" w14:textId="77777777" w:rsidR="00497F2A" w:rsidRDefault="00497F2A" w:rsidP="00AF24FE">
      <w:pPr>
        <w:jc w:val="both"/>
        <w:rPr>
          <w:rFonts w:ascii="Arial" w:hAnsi="Arial" w:cs="Arial"/>
          <w:b/>
          <w:bCs/>
        </w:rPr>
      </w:pPr>
    </w:p>
    <w:p w14:paraId="12AFACBE" w14:textId="77777777" w:rsidR="0095264F" w:rsidRDefault="0095264F" w:rsidP="00AF24FE">
      <w:pPr>
        <w:jc w:val="both"/>
        <w:rPr>
          <w:rFonts w:ascii="Arial" w:hAnsi="Arial" w:cs="Arial"/>
          <w:b/>
          <w:bCs/>
        </w:rPr>
      </w:pPr>
    </w:p>
    <w:p w14:paraId="4985C06C" w14:textId="77777777" w:rsidR="0095264F" w:rsidRDefault="0095264F" w:rsidP="00AF24FE">
      <w:pPr>
        <w:jc w:val="both"/>
        <w:rPr>
          <w:rFonts w:ascii="Arial" w:hAnsi="Arial" w:cs="Arial"/>
          <w:b/>
          <w:bCs/>
        </w:rPr>
      </w:pPr>
    </w:p>
    <w:p w14:paraId="7DE0A21F" w14:textId="77777777" w:rsidR="0095264F" w:rsidRDefault="0095264F" w:rsidP="00AF24FE">
      <w:pPr>
        <w:jc w:val="both"/>
        <w:rPr>
          <w:rFonts w:ascii="Arial" w:hAnsi="Arial" w:cs="Arial"/>
          <w:b/>
          <w:bCs/>
        </w:rPr>
      </w:pPr>
    </w:p>
    <w:p w14:paraId="18F09623" w14:textId="77777777" w:rsidR="0095264F" w:rsidRDefault="0095264F" w:rsidP="00AF24FE">
      <w:pPr>
        <w:jc w:val="both"/>
        <w:rPr>
          <w:rFonts w:ascii="Arial" w:hAnsi="Arial" w:cs="Arial"/>
          <w:b/>
          <w:bCs/>
        </w:rPr>
      </w:pPr>
    </w:p>
    <w:p w14:paraId="39B2A7C1" w14:textId="77777777" w:rsidR="0095264F" w:rsidRDefault="0095264F" w:rsidP="00AF24FE">
      <w:pPr>
        <w:jc w:val="both"/>
        <w:rPr>
          <w:rFonts w:ascii="Arial" w:hAnsi="Arial" w:cs="Arial"/>
          <w:b/>
          <w:bCs/>
        </w:rPr>
      </w:pPr>
    </w:p>
    <w:p w14:paraId="79BBA055" w14:textId="77777777" w:rsidR="0095264F" w:rsidRDefault="0095264F" w:rsidP="00AF24FE">
      <w:pPr>
        <w:jc w:val="both"/>
        <w:rPr>
          <w:rFonts w:ascii="Arial" w:hAnsi="Arial" w:cs="Arial"/>
          <w:b/>
          <w:bCs/>
        </w:rPr>
      </w:pPr>
    </w:p>
    <w:p w14:paraId="2F45F03B" w14:textId="77777777" w:rsidR="0095264F" w:rsidRDefault="0095264F" w:rsidP="00AF24FE">
      <w:pPr>
        <w:jc w:val="both"/>
        <w:rPr>
          <w:rFonts w:ascii="Arial" w:hAnsi="Arial" w:cs="Arial"/>
          <w:b/>
          <w:bCs/>
        </w:rPr>
      </w:pPr>
    </w:p>
    <w:p w14:paraId="388CB219" w14:textId="77777777" w:rsidR="00497F2A" w:rsidRPr="00AF24FE" w:rsidRDefault="00497F2A" w:rsidP="00AF24FE">
      <w:pPr>
        <w:jc w:val="both"/>
        <w:rPr>
          <w:rFonts w:ascii="Arial" w:hAnsi="Arial" w:cs="Arial"/>
          <w:b/>
          <w:bCs/>
        </w:rPr>
      </w:pPr>
    </w:p>
    <w:p w14:paraId="673660DA" w14:textId="2FC8FE6A" w:rsidR="004768DA" w:rsidRPr="00497F2A" w:rsidRDefault="008E7986" w:rsidP="008105A9">
      <w:pPr>
        <w:pStyle w:val="Heading1"/>
        <w:spacing w:before="120"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lastRenderedPageBreak/>
        <w:t>3</w:t>
      </w:r>
      <w:r w:rsidRPr="00497F2A">
        <w:rPr>
          <w:rFonts w:ascii="Times New Roman" w:hAnsi="Times New Roman"/>
          <w:b/>
          <w:bCs/>
          <w:sz w:val="28"/>
          <w:szCs w:val="28"/>
        </w:rPr>
        <w:tab/>
        <w:t>Conclusion</w:t>
      </w:r>
    </w:p>
    <w:p w14:paraId="60DEB886" w14:textId="0CE80AE5" w:rsidR="0095264F" w:rsidRDefault="00DA166F" w:rsidP="0095264F">
      <w:pPr>
        <w:ind w:firstLine="284"/>
        <w:rPr>
          <w:sz w:val="20"/>
          <w:szCs w:val="20"/>
        </w:rPr>
      </w:pPr>
      <w:r w:rsidRPr="002A59C8">
        <w:rPr>
          <w:sz w:val="20"/>
          <w:szCs w:val="20"/>
        </w:rPr>
        <w:t>In this contribution, we shared our</w:t>
      </w:r>
      <w:r w:rsidR="00AF24FE" w:rsidRPr="002A59C8">
        <w:rPr>
          <w:sz w:val="20"/>
          <w:szCs w:val="20"/>
        </w:rPr>
        <w:t xml:space="preserve"> analysis</w:t>
      </w:r>
      <w:r w:rsidRPr="002A59C8">
        <w:rPr>
          <w:sz w:val="20"/>
          <w:szCs w:val="20"/>
        </w:rPr>
        <w:t xml:space="preserve"> results of the MSD </w:t>
      </w:r>
      <w:r w:rsidR="00AF24FE" w:rsidRPr="002A59C8">
        <w:rPr>
          <w:sz w:val="20"/>
          <w:szCs w:val="20"/>
        </w:rPr>
        <w:t xml:space="preserve">due to IMDs of CA_n5B UL </w:t>
      </w:r>
      <w:r w:rsidRPr="002A59C8">
        <w:rPr>
          <w:sz w:val="20"/>
          <w:szCs w:val="20"/>
        </w:rPr>
        <w:t>for the LBLB com</w:t>
      </w:r>
      <w:r w:rsidR="00AF24FE" w:rsidRPr="002A59C8">
        <w:rPr>
          <w:sz w:val="20"/>
          <w:szCs w:val="20"/>
        </w:rPr>
        <w:t>binations</w:t>
      </w:r>
      <w:r w:rsidRPr="002A59C8">
        <w:rPr>
          <w:sz w:val="20"/>
          <w:szCs w:val="20"/>
        </w:rPr>
        <w:t xml:space="preserve"> CA_n5B-n12A, CA_n5B-n14A and CA_n5B-n29A and make the following proposal</w:t>
      </w:r>
      <w:r w:rsidR="0095264F">
        <w:rPr>
          <w:sz w:val="20"/>
          <w:szCs w:val="20"/>
        </w:rPr>
        <w:t>.</w:t>
      </w:r>
    </w:p>
    <w:p w14:paraId="698038DC" w14:textId="77777777" w:rsidR="0095264F" w:rsidRDefault="0095264F" w:rsidP="00AF24FE">
      <w:pPr>
        <w:ind w:firstLine="284"/>
        <w:rPr>
          <w:sz w:val="20"/>
          <w:szCs w:val="20"/>
        </w:rPr>
      </w:pP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593"/>
        <w:gridCol w:w="706"/>
        <w:gridCol w:w="746"/>
        <w:gridCol w:w="1486"/>
        <w:gridCol w:w="728"/>
        <w:gridCol w:w="619"/>
        <w:gridCol w:w="756"/>
        <w:gridCol w:w="1388"/>
      </w:tblGrid>
      <w:tr w:rsidR="0095264F" w:rsidRPr="00CC7A05" w14:paraId="40F9D928" w14:textId="77777777" w:rsidTr="0095264F">
        <w:trPr>
          <w:trHeight w:val="20"/>
          <w:jc w:val="center"/>
        </w:trPr>
        <w:tc>
          <w:tcPr>
            <w:tcW w:w="7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43B277" w14:textId="19FB5DF5" w:rsidR="0095264F" w:rsidRPr="0095264F" w:rsidRDefault="0095264F" w:rsidP="000E032E">
            <w:pPr>
              <w:keepNext/>
              <w:keepLines/>
              <w:jc w:val="center"/>
              <w:rPr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>Band / Channel bandwidth / N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vertAlign w:val="subscript"/>
                <w:lang w:eastAsia="en-US"/>
              </w:rPr>
              <w:t>RB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 / Duplex mo</w:t>
            </w:r>
            <w:r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>de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224690" w14:textId="71708B60" w:rsidR="0095264F" w:rsidRPr="0095264F" w:rsidRDefault="0095264F" w:rsidP="0095264F">
            <w:pPr>
              <w:keepNext/>
              <w:keepLines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>Source of IMD</w:t>
            </w:r>
          </w:p>
        </w:tc>
      </w:tr>
      <w:tr w:rsidR="0095264F" w:rsidRPr="00CC7A05" w14:paraId="2739B397" w14:textId="77777777" w:rsidTr="0095264F">
        <w:trPr>
          <w:trHeight w:val="648"/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C9B0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ja-JP"/>
              </w:rPr>
              <w:t>NR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zh-CN"/>
              </w:rPr>
              <w:t>CA band combination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A3A6D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ja-JP"/>
              </w:rPr>
              <w:t>NR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 band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45784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>UL F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vertAlign w:val="subscript"/>
                <w:lang w:eastAsia="en-US"/>
              </w:rPr>
              <w:t>c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2314C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UL/DL BW 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br/>
              <w:t>(MHz)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E0F4D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UL 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br/>
              <w:t>C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vertAlign w:val="subscript"/>
                <w:lang w:eastAsia="en-US"/>
              </w:rPr>
              <w:t>LRB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1E31E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>DL F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vertAlign w:val="subscript"/>
                <w:lang w:eastAsia="en-US"/>
              </w:rPr>
              <w:t>c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 (MHz)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6C40A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 xml:space="preserve">MSD </w:t>
            </w: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br/>
              <w:t>(dB)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FA390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  <w:r w:rsidRPr="0095264F"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  <w:t>Duplex mode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6B08B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95264F" w:rsidRPr="00CC7A05" w14:paraId="44AC4D55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B654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CA_n5-n12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9EC5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0724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F719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600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10 (RBSTART=0)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17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874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AF7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9000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C4102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X</w:t>
            </w:r>
          </w:p>
        </w:tc>
      </w:tr>
      <w:tr w:rsidR="0095264F" w:rsidRPr="00CC7A05" w14:paraId="3FFB1857" w14:textId="77777777" w:rsidTr="0095264F">
        <w:trPr>
          <w:trHeight w:val="233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F935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514F" w14:textId="77777777" w:rsidR="0095264F" w:rsidRPr="0095264F" w:rsidRDefault="0095264F" w:rsidP="000E032E">
            <w:pPr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1719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838.9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3E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0DA1" w14:textId="77777777" w:rsidR="0095264F" w:rsidRPr="0095264F" w:rsidRDefault="0095264F" w:rsidP="000E032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10 (RBSTART=42)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ADD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883.9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8A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2BCF" w14:textId="77777777" w:rsidR="0095264F" w:rsidRPr="0095264F" w:rsidRDefault="0095264F" w:rsidP="000E032E">
            <w:pPr>
              <w:rPr>
                <w:rFonts w:eastAsiaTheme="minorEastAsia"/>
                <w:sz w:val="16"/>
                <w:szCs w:val="16"/>
                <w:lang w:eastAsia="ja-JP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7D71" w14:textId="77777777" w:rsidR="0095264F" w:rsidRPr="0095264F" w:rsidRDefault="0095264F" w:rsidP="000E032E">
            <w:pPr>
              <w:jc w:val="center"/>
              <w:rPr>
                <w:rFonts w:eastAsiaTheme="minorEastAsia"/>
                <w:sz w:val="16"/>
                <w:szCs w:val="16"/>
                <w:lang w:eastAsia="en-US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Y</w:t>
            </w:r>
          </w:p>
        </w:tc>
      </w:tr>
      <w:tr w:rsidR="0095264F" w:rsidRPr="00CC7A05" w14:paraId="6F009E41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959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002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highlight w:val="yellow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n12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FE9" w14:textId="77777777" w:rsidR="0095264F" w:rsidRPr="0095264F" w:rsidRDefault="0095264F" w:rsidP="000E032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E50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75F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32D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743.5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4A55" w14:textId="095C2E4A" w:rsidR="0095264F" w:rsidRPr="0095264F" w:rsidRDefault="00B6344D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  <w:t>8.3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6BC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B2E4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eastAsia="ja-JP"/>
              </w:rPr>
              <w:t>IMD9</w:t>
            </w:r>
          </w:p>
        </w:tc>
      </w:tr>
      <w:tr w:rsidR="0095264F" w:rsidRPr="00CC7A05" w14:paraId="0BB1E14D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4241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CA_n5-n12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A5A2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806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16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10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(RBSTART=0)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7C7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874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B2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8106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E70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X</w:t>
            </w:r>
          </w:p>
        </w:tc>
      </w:tr>
      <w:tr w:rsidR="0095264F" w:rsidRPr="00CC7A05" w14:paraId="0D12AD7A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CF8F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6209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25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83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8.9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B3D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814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(RBSTART=3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6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753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88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3.9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3A9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AC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DB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Y</w:t>
            </w:r>
          </w:p>
        </w:tc>
      </w:tr>
      <w:tr w:rsidR="0095264F" w:rsidRPr="00CC7A05" w14:paraId="034AAC35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E5C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EA6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223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19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160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9A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743.5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F33A" w14:textId="6D208338" w:rsidR="0095264F" w:rsidRPr="0095264F" w:rsidRDefault="00B6344D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  <w:t>24.2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BA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CD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IMD</w:t>
            </w: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11</w:t>
            </w:r>
          </w:p>
        </w:tc>
      </w:tr>
      <w:tr w:rsidR="0095264F" w:rsidRPr="00CC7A05" w14:paraId="5AE1E13D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D22E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CA_n5-n14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0D3D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489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856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68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(RBSTART=0)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8A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874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544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664C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5999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X</w:t>
            </w:r>
          </w:p>
        </w:tc>
      </w:tr>
      <w:tr w:rsidR="0095264F" w:rsidRPr="00CC7A05" w14:paraId="7B71ED82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AC19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54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64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83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8.9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747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22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42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13C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88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3.9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58D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5A4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DA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Y</w:t>
            </w:r>
          </w:p>
        </w:tc>
      </w:tr>
      <w:tr w:rsidR="0095264F" w:rsidRPr="00CC7A05" w14:paraId="4EDEC88B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66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E59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EE4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A0E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EE4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C9C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7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65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DEA" w14:textId="3C9DCC8F" w:rsidR="0095264F" w:rsidRPr="0095264F" w:rsidRDefault="00B6344D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  <w:t>10.8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C9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14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IMD7</w:t>
            </w:r>
          </w:p>
        </w:tc>
      </w:tr>
      <w:tr w:rsidR="0095264F" w:rsidRPr="00CC7A05" w14:paraId="7C7DC5DD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06C9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CA_n5-n14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2AC8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ADE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278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418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(RBSTART=0)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A9D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874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4484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B6AA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63A7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X</w:t>
            </w:r>
          </w:p>
        </w:tc>
      </w:tr>
      <w:tr w:rsidR="0095264F" w:rsidRPr="00CC7A05" w14:paraId="6791EF44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C98F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70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DE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83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8.9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126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8BD9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28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7E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88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3.9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3E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AA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6E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Y</w:t>
            </w:r>
          </w:p>
        </w:tc>
      </w:tr>
      <w:tr w:rsidR="0095264F" w:rsidRPr="00CC7A05" w14:paraId="03005AEE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F67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2F9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7D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C41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F14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1F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7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65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AF1" w14:textId="42B1E5BD" w:rsidR="0095264F" w:rsidRPr="0095264F" w:rsidRDefault="00B6344D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  <w:t>30.2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5D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4C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IMD9</w:t>
            </w:r>
          </w:p>
        </w:tc>
      </w:tr>
      <w:tr w:rsidR="0095264F" w:rsidRPr="00CC7A05" w14:paraId="4372B063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D15A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CA_n5-n29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3B20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70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2F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CE1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(RBSTART=0)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15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874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8B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71E8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AF26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X</w:t>
            </w:r>
          </w:p>
        </w:tc>
      </w:tr>
      <w:tr w:rsidR="0095264F" w:rsidRPr="00CC7A05" w14:paraId="39C69FEB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5A4C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AF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86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83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8.9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80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453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(RBSTART=42)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6D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88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3.9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89F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9E7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9E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Y</w:t>
            </w:r>
          </w:p>
        </w:tc>
      </w:tr>
      <w:tr w:rsidR="0095264F" w:rsidRPr="00CC7A05" w14:paraId="0C198479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22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C7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n29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9A0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FC9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88D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168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7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25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BC4C" w14:textId="6D1F0DDD" w:rsidR="0095264F" w:rsidRPr="0095264F" w:rsidRDefault="00B6344D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  <w:t>6.7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55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51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IMD</w:t>
            </w: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11</w:t>
            </w:r>
          </w:p>
        </w:tc>
      </w:tr>
      <w:tr w:rsidR="0095264F" w:rsidRPr="00CC7A05" w14:paraId="348F042A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BCC8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CA_n5-n29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153B1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D8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829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B1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98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(RBSTART=0)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BCC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874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44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FF6A3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5A02F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X</w:t>
            </w:r>
          </w:p>
        </w:tc>
      </w:tr>
      <w:tr w:rsidR="0095264F" w:rsidRPr="00CC7A05" w14:paraId="20F49FAD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F97F8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07B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0237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838.9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DE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267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1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0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 xml:space="preserve"> (RBSTART=</w:t>
            </w: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37</w:t>
            </w: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71C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883.9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0B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N/A</w:t>
            </w: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948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zh-CN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E55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N/A</w:t>
            </w:r>
            <w:r w:rsidRPr="0095264F">
              <w:rPr>
                <w:rFonts w:eastAsiaTheme="minorEastAsia"/>
                <w:sz w:val="16"/>
                <w:szCs w:val="16"/>
                <w:vertAlign w:val="superscript"/>
                <w:lang w:val="fi-FI" w:eastAsia="ja-JP"/>
              </w:rPr>
              <w:t>Y</w:t>
            </w:r>
          </w:p>
        </w:tc>
      </w:tr>
      <w:tr w:rsidR="0095264F" w:rsidRPr="00CC7A05" w14:paraId="43C90AC0" w14:textId="77777777" w:rsidTr="0095264F">
        <w:trPr>
          <w:trHeight w:val="187"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7FC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HAnsi"/>
                <w:sz w:val="16"/>
                <w:szCs w:val="16"/>
                <w:lang w:val="x-none"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7A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fi-FI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fi-FI" w:eastAsia="zh-CN"/>
              </w:rPr>
              <w:t>n29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FE7E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146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AAD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D4A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eastAsia="zh-CN"/>
              </w:rPr>
              <w:t>725.5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60C" w14:textId="4A68C194" w:rsidR="0095264F" w:rsidRPr="0095264F" w:rsidRDefault="00B6344D" w:rsidP="000E032E">
            <w:pPr>
              <w:keepNext/>
              <w:keepLines/>
              <w:jc w:val="center"/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ja-JP"/>
              </w:rPr>
              <w:t>19.3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9F12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zh-CN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zh-CN"/>
              </w:rPr>
              <w:t>FDD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EAB" w14:textId="77777777" w:rsidR="0095264F" w:rsidRPr="0095264F" w:rsidRDefault="0095264F" w:rsidP="000E032E">
            <w:pPr>
              <w:keepNext/>
              <w:keepLines/>
              <w:jc w:val="center"/>
              <w:rPr>
                <w:rFonts w:eastAsiaTheme="minorEastAsia"/>
                <w:sz w:val="16"/>
                <w:szCs w:val="16"/>
                <w:lang w:val="x-none"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val="x-none" w:eastAsia="ja-JP"/>
              </w:rPr>
              <w:t>IMD</w:t>
            </w:r>
            <w:r w:rsidRPr="0095264F">
              <w:rPr>
                <w:rFonts w:eastAsiaTheme="minorEastAsia"/>
                <w:sz w:val="16"/>
                <w:szCs w:val="16"/>
                <w:lang w:val="fi-FI" w:eastAsia="ja-JP"/>
              </w:rPr>
              <w:t>13</w:t>
            </w:r>
          </w:p>
        </w:tc>
      </w:tr>
      <w:tr w:rsidR="0095264F" w:rsidRPr="00CC7A05" w14:paraId="1DEEB5E0" w14:textId="77777777" w:rsidTr="0095264F">
        <w:trPr>
          <w:trHeight w:val="187"/>
          <w:jc w:val="center"/>
        </w:trPr>
        <w:tc>
          <w:tcPr>
            <w:tcW w:w="88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F7E" w14:textId="77777777" w:rsidR="0095264F" w:rsidRPr="0095264F" w:rsidRDefault="0095264F" w:rsidP="000E032E">
            <w:pPr>
              <w:keepNext/>
              <w:keepLines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eastAsia="ja-JP"/>
              </w:rPr>
              <w:t>NOTE X: This component carrier is affected by IMD due to CA_n5B for which the MSD is not specified</w:t>
            </w:r>
          </w:p>
          <w:p w14:paraId="41C69326" w14:textId="77777777" w:rsidR="0095264F" w:rsidRPr="0095264F" w:rsidRDefault="0095264F" w:rsidP="000E032E">
            <w:pPr>
              <w:keepNext/>
              <w:keepLines/>
              <w:rPr>
                <w:rFonts w:eastAsiaTheme="minorEastAsia"/>
                <w:sz w:val="16"/>
                <w:szCs w:val="16"/>
                <w:lang w:eastAsia="ja-JP"/>
              </w:rPr>
            </w:pPr>
            <w:r w:rsidRPr="0095264F">
              <w:rPr>
                <w:rFonts w:eastAsiaTheme="minorEastAsia"/>
                <w:sz w:val="16"/>
                <w:szCs w:val="16"/>
                <w:lang w:eastAsia="ja-JP"/>
              </w:rPr>
              <w:t>NOTE Y: This component carrier is affected by IMD due to CA_n5B for which the MSD is not specified</w:t>
            </w:r>
          </w:p>
          <w:p w14:paraId="7A07F27E" w14:textId="77777777" w:rsidR="0095264F" w:rsidRPr="0095264F" w:rsidRDefault="0095264F" w:rsidP="000E032E">
            <w:pPr>
              <w:keepNext/>
              <w:keepLines/>
              <w:rPr>
                <w:rFonts w:eastAsiaTheme="minorEastAsia"/>
                <w:sz w:val="16"/>
                <w:szCs w:val="16"/>
                <w:lang w:eastAsia="ja-JP"/>
              </w:rPr>
            </w:pPr>
          </w:p>
        </w:tc>
      </w:tr>
      <w:bookmarkEnd w:id="0"/>
    </w:tbl>
    <w:p w14:paraId="27CD2FAD" w14:textId="77777777" w:rsidR="00127263" w:rsidRDefault="00127263" w:rsidP="00497F2A">
      <w:pPr>
        <w:rPr>
          <w:i/>
          <w:iCs/>
          <w:sz w:val="16"/>
          <w:szCs w:val="16"/>
          <w:lang w:eastAsia="zh-CN"/>
        </w:rPr>
      </w:pPr>
    </w:p>
    <w:p w14:paraId="7C5E15BF" w14:textId="5D191F28" w:rsidR="00497F2A" w:rsidRDefault="00AF24FE" w:rsidP="00497F2A">
      <w:pPr>
        <w:rPr>
          <w:i/>
          <w:iCs/>
          <w:sz w:val="22"/>
          <w:szCs w:val="22"/>
          <w:lang w:eastAsia="zh-CN"/>
        </w:rPr>
      </w:pPr>
      <w:r w:rsidRPr="00591568">
        <w:rPr>
          <w:b/>
          <w:bCs/>
          <w:i/>
          <w:iCs/>
          <w:sz w:val="22"/>
          <w:szCs w:val="22"/>
          <w:lang w:eastAsia="zh-CN"/>
        </w:rPr>
        <w:t xml:space="preserve">Table 3-1: </w:t>
      </w:r>
      <w:r w:rsidRPr="00591568">
        <w:rPr>
          <w:i/>
          <w:iCs/>
          <w:sz w:val="22"/>
          <w:szCs w:val="22"/>
          <w:lang w:eastAsia="zh-CN"/>
        </w:rPr>
        <w:t>Proposal for MSD based on 10RB+10RB UL allocation</w:t>
      </w:r>
    </w:p>
    <w:p w14:paraId="7FA11FDB" w14:textId="77777777" w:rsidR="00497F2A" w:rsidRPr="00497F2A" w:rsidRDefault="00497F2A" w:rsidP="00497F2A">
      <w:pPr>
        <w:rPr>
          <w:b/>
          <w:bCs/>
          <w:i/>
          <w:iCs/>
          <w:sz w:val="22"/>
          <w:szCs w:val="22"/>
          <w:lang w:eastAsia="zh-CN"/>
        </w:rPr>
      </w:pPr>
    </w:p>
    <w:p w14:paraId="1BC1DE4C" w14:textId="08994E50" w:rsidR="00AF24FE" w:rsidRPr="00497F2A" w:rsidRDefault="00AF24FE" w:rsidP="00AF24FE">
      <w:pPr>
        <w:pStyle w:val="Heading1"/>
        <w:pBdr>
          <w:top w:val="single" w:sz="12" w:space="0" w:color="auto"/>
        </w:pBdr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t>4</w:t>
      </w:r>
      <w:r w:rsidRPr="00497F2A">
        <w:rPr>
          <w:rFonts w:ascii="Times New Roman" w:hAnsi="Times New Roman"/>
          <w:b/>
          <w:bCs/>
          <w:sz w:val="28"/>
          <w:szCs w:val="28"/>
        </w:rPr>
        <w:tab/>
        <w:t>References</w:t>
      </w:r>
    </w:p>
    <w:p w14:paraId="16D30A16" w14:textId="7C40FEAF" w:rsidR="00AF24FE" w:rsidRPr="002A59C8" w:rsidRDefault="00AF24FE" w:rsidP="00AF24FE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2A59C8">
        <w:rPr>
          <w:bCs/>
          <w:sz w:val="20"/>
          <w:szCs w:val="20"/>
        </w:rPr>
        <w:t>R4-231</w:t>
      </w:r>
      <w:r w:rsidR="00CC7A05">
        <w:rPr>
          <w:bCs/>
          <w:sz w:val="20"/>
          <w:szCs w:val="20"/>
        </w:rPr>
        <w:t>76</w:t>
      </w:r>
      <w:r w:rsidRPr="002A59C8">
        <w:rPr>
          <w:bCs/>
          <w:sz w:val="20"/>
          <w:szCs w:val="20"/>
        </w:rPr>
        <w:t xml:space="preserve">56, </w:t>
      </w:r>
      <w:r w:rsidRPr="002A59C8">
        <w:rPr>
          <w:sz w:val="20"/>
          <w:szCs w:val="20"/>
          <w:lang w:eastAsia="zh-CN"/>
        </w:rPr>
        <w:t xml:space="preserve">WF on </w:t>
      </w:r>
      <w:r w:rsidR="00CC7A05">
        <w:rPr>
          <w:sz w:val="20"/>
          <w:szCs w:val="20"/>
          <w:lang w:eastAsia="zh-CN"/>
        </w:rPr>
        <w:t>cross-band MSD test point for FDD bands with intra-band contiguous CA</w:t>
      </w:r>
    </w:p>
    <w:p w14:paraId="3936AB0F" w14:textId="77777777" w:rsidR="00AF24FE" w:rsidRPr="002A59C8" w:rsidRDefault="00AF24FE" w:rsidP="00AF24FE">
      <w:pPr>
        <w:pStyle w:val="EX"/>
        <w:rPr>
          <w:sz w:val="20"/>
          <w:szCs w:val="20"/>
          <w:lang w:eastAsia="x-none"/>
        </w:rPr>
      </w:pPr>
      <w:r w:rsidRPr="002A59C8">
        <w:rPr>
          <w:rFonts w:hint="eastAsia"/>
          <w:sz w:val="20"/>
          <w:szCs w:val="20"/>
        </w:rPr>
        <w:t>R4-2306470</w:t>
      </w:r>
      <w:r w:rsidRPr="002A59C8">
        <w:rPr>
          <w:sz w:val="20"/>
          <w:szCs w:val="20"/>
        </w:rPr>
        <w:t xml:space="preserve"> </w:t>
      </w:r>
      <w:r w:rsidRPr="002A59C8">
        <w:rPr>
          <w:rFonts w:hint="eastAsia"/>
          <w:sz w:val="20"/>
          <w:szCs w:val="20"/>
        </w:rPr>
        <w:t>WF on RF architecture and critical issues for CA_n28-n105</w:t>
      </w:r>
      <w:r w:rsidRPr="002A59C8">
        <w:rPr>
          <w:sz w:val="20"/>
          <w:szCs w:val="20"/>
        </w:rPr>
        <w:t>, Apple</w:t>
      </w:r>
    </w:p>
    <w:p w14:paraId="014D39B7" w14:textId="77777777" w:rsidR="00AF24FE" w:rsidRPr="002A59C8" w:rsidRDefault="00AF24FE" w:rsidP="00AF24FE">
      <w:pPr>
        <w:pStyle w:val="ListParagraph"/>
        <w:rPr>
          <w:sz w:val="20"/>
          <w:szCs w:val="20"/>
          <w:lang w:eastAsia="x-none"/>
        </w:rPr>
      </w:pPr>
    </w:p>
    <w:p w14:paraId="0AABDE1A" w14:textId="77777777" w:rsidR="00AF24FE" w:rsidRPr="002A59C8" w:rsidRDefault="00AF24FE" w:rsidP="00AF24FE">
      <w:pPr>
        <w:pStyle w:val="EX"/>
        <w:rPr>
          <w:sz w:val="20"/>
          <w:szCs w:val="20"/>
        </w:rPr>
      </w:pPr>
      <w:r w:rsidRPr="002A59C8">
        <w:rPr>
          <w:rFonts w:eastAsia="MS Mincho"/>
          <w:sz w:val="20"/>
          <w:szCs w:val="20"/>
        </w:rPr>
        <w:t xml:space="preserve">R4-2306469 </w:t>
      </w:r>
      <w:r w:rsidRPr="002A59C8">
        <w:rPr>
          <w:sz w:val="20"/>
          <w:szCs w:val="20"/>
          <w:lang w:eastAsia="zh-CN"/>
        </w:rPr>
        <w:t>WF on RF architecture and critical issues for CA_n5-n105, Xiaomi</w:t>
      </w:r>
    </w:p>
    <w:p w14:paraId="7E743CE5" w14:textId="77777777" w:rsidR="00AF24FE" w:rsidRPr="002A59C8" w:rsidRDefault="00AF24FE" w:rsidP="00AF24FE">
      <w:pPr>
        <w:pStyle w:val="ListParagraph"/>
        <w:rPr>
          <w:bCs/>
          <w:sz w:val="20"/>
          <w:szCs w:val="20"/>
          <w:lang w:eastAsia="x-none"/>
        </w:rPr>
      </w:pPr>
    </w:p>
    <w:p w14:paraId="4C512466" w14:textId="77777777" w:rsidR="00AF24FE" w:rsidRPr="002A59C8" w:rsidRDefault="00AF24FE" w:rsidP="00AF24FE">
      <w:pPr>
        <w:pStyle w:val="EX"/>
        <w:rPr>
          <w:sz w:val="20"/>
          <w:szCs w:val="20"/>
        </w:rPr>
      </w:pPr>
      <w:r w:rsidRPr="002A59C8">
        <w:rPr>
          <w:rFonts w:eastAsia="MS Mincho"/>
          <w:sz w:val="20"/>
          <w:szCs w:val="20"/>
        </w:rPr>
        <w:t xml:space="preserve">R4-2306471 </w:t>
      </w:r>
      <w:r w:rsidRPr="002A59C8">
        <w:rPr>
          <w:sz w:val="20"/>
          <w:szCs w:val="20"/>
          <w:lang w:eastAsia="zh-CN"/>
        </w:rPr>
        <w:t>WF on RF architecture and critical issues for CA_n26-n28, Huawei</w:t>
      </w:r>
    </w:p>
    <w:p w14:paraId="5FEE413B" w14:textId="77777777" w:rsidR="00AF24FE" w:rsidRPr="002A59C8" w:rsidRDefault="00AF24FE" w:rsidP="00AF24FE">
      <w:pPr>
        <w:pStyle w:val="ListParagraph"/>
        <w:rPr>
          <w:sz w:val="20"/>
          <w:szCs w:val="20"/>
          <w:lang w:eastAsia="x-none"/>
        </w:rPr>
      </w:pPr>
    </w:p>
    <w:p w14:paraId="52496F04" w14:textId="77777777" w:rsidR="00AF24FE" w:rsidRPr="002A59C8" w:rsidRDefault="00AF24FE" w:rsidP="00AF24FE">
      <w:pPr>
        <w:pStyle w:val="EX"/>
        <w:rPr>
          <w:sz w:val="20"/>
          <w:szCs w:val="20"/>
          <w:lang w:eastAsia="x-none"/>
        </w:rPr>
      </w:pPr>
      <w:r w:rsidRPr="002A59C8">
        <w:rPr>
          <w:sz w:val="20"/>
          <w:szCs w:val="20"/>
        </w:rPr>
        <w:fldChar w:fldCharType="begin"/>
      </w:r>
      <w:r w:rsidRPr="002A59C8">
        <w:rPr>
          <w:sz w:val="20"/>
          <w:szCs w:val="20"/>
        </w:rPr>
        <w:instrText xml:space="preserve"> DOCPROPERTY  Tdoc#  \* MERGEFORMAT </w:instrText>
      </w:r>
      <w:r w:rsidRPr="002A59C8">
        <w:rPr>
          <w:sz w:val="20"/>
          <w:szCs w:val="20"/>
        </w:rPr>
        <w:fldChar w:fldCharType="separate"/>
      </w:r>
      <w:r w:rsidRPr="002A59C8">
        <w:rPr>
          <w:noProof/>
          <w:sz w:val="20"/>
          <w:szCs w:val="20"/>
        </w:rPr>
        <w:t>R4-2307546</w:t>
      </w:r>
      <w:r w:rsidRPr="002A59C8">
        <w:rPr>
          <w:noProof/>
          <w:sz w:val="20"/>
          <w:szCs w:val="20"/>
        </w:rPr>
        <w:fldChar w:fldCharType="end"/>
      </w:r>
      <w:r w:rsidRPr="002A59C8">
        <w:rPr>
          <w:noProof/>
          <w:sz w:val="20"/>
          <w:szCs w:val="20"/>
        </w:rPr>
        <w:t xml:space="preserve"> Bi</w:t>
      </w:r>
      <w:r w:rsidRPr="002A59C8">
        <w:rPr>
          <w:sz w:val="20"/>
          <w:szCs w:val="20"/>
        </w:rPr>
        <w:t>g CR for TR 38.872 to introduce outcomes of CA_n5-n105 CA_n28-n105 CA_n26-n28 in sub-1GHz SI, Huawei, Hisilicon</w:t>
      </w:r>
    </w:p>
    <w:p w14:paraId="20F95573" w14:textId="77777777" w:rsidR="00AF24FE" w:rsidRDefault="00AF24FE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sectPr w:rsidR="00AF24FE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B67B3" w14:textId="77777777" w:rsidR="00351CF3" w:rsidRDefault="00351CF3">
      <w:r>
        <w:separator/>
      </w:r>
    </w:p>
  </w:endnote>
  <w:endnote w:type="continuationSeparator" w:id="0">
    <w:p w14:paraId="1E9AF5DE" w14:textId="77777777" w:rsidR="00351CF3" w:rsidRDefault="0035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60CCA" w14:textId="77777777" w:rsidR="00351CF3" w:rsidRDefault="00351CF3">
      <w:r>
        <w:separator/>
      </w:r>
    </w:p>
  </w:footnote>
  <w:footnote w:type="continuationSeparator" w:id="0">
    <w:p w14:paraId="1AB1B989" w14:textId="77777777" w:rsidR="00351CF3" w:rsidRDefault="00351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7927"/>
    <w:multiLevelType w:val="hybridMultilevel"/>
    <w:tmpl w:val="1BC0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E9208C"/>
    <w:multiLevelType w:val="hybridMultilevel"/>
    <w:tmpl w:val="04B4BA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86F4B356"/>
    <w:lvl w:ilvl="0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hint="default"/>
      </w:rPr>
    </w:lvl>
  </w:abstractNum>
  <w:abstractNum w:abstractNumId="9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4331D"/>
    <w:multiLevelType w:val="hybridMultilevel"/>
    <w:tmpl w:val="313E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3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7"/>
  </w:num>
  <w:num w:numId="8" w16cid:durableId="2080327107">
    <w:abstractNumId w:val="5"/>
  </w:num>
  <w:num w:numId="9" w16cid:durableId="459036515">
    <w:abstractNumId w:val="18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0"/>
  </w:num>
  <w:num w:numId="14" w16cid:durableId="681855791">
    <w:abstractNumId w:val="11"/>
  </w:num>
  <w:num w:numId="15" w16cid:durableId="1387412062">
    <w:abstractNumId w:val="19"/>
  </w:num>
  <w:num w:numId="16" w16cid:durableId="1707214678">
    <w:abstractNumId w:val="27"/>
  </w:num>
  <w:num w:numId="17" w16cid:durableId="1228883719">
    <w:abstractNumId w:val="15"/>
  </w:num>
  <w:num w:numId="18" w16cid:durableId="1736001611">
    <w:abstractNumId w:val="9"/>
  </w:num>
  <w:num w:numId="19" w16cid:durableId="1708026189">
    <w:abstractNumId w:val="25"/>
  </w:num>
  <w:num w:numId="20" w16cid:durableId="193615350">
    <w:abstractNumId w:val="13"/>
  </w:num>
  <w:num w:numId="21" w16cid:durableId="1478179975">
    <w:abstractNumId w:val="16"/>
  </w:num>
  <w:num w:numId="22" w16cid:durableId="1483277211">
    <w:abstractNumId w:val="14"/>
  </w:num>
  <w:num w:numId="23" w16cid:durableId="184490705">
    <w:abstractNumId w:val="21"/>
  </w:num>
  <w:num w:numId="24" w16cid:durableId="86972334">
    <w:abstractNumId w:val="22"/>
  </w:num>
  <w:num w:numId="25" w16cid:durableId="1602224693">
    <w:abstractNumId w:val="6"/>
  </w:num>
  <w:num w:numId="26" w16cid:durableId="2100636096">
    <w:abstractNumId w:val="24"/>
  </w:num>
  <w:num w:numId="27" w16cid:durableId="556669665">
    <w:abstractNumId w:val="4"/>
  </w:num>
  <w:num w:numId="28" w16cid:durableId="1933852815">
    <w:abstractNumId w:val="12"/>
  </w:num>
  <w:num w:numId="29" w16cid:durableId="2121754361">
    <w:abstractNumId w:val="3"/>
  </w:num>
  <w:num w:numId="30" w16cid:durableId="11868668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D8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33397"/>
    <w:rsid w:val="000352E2"/>
    <w:rsid w:val="0003651E"/>
    <w:rsid w:val="00036E5E"/>
    <w:rsid w:val="00040095"/>
    <w:rsid w:val="00040A8C"/>
    <w:rsid w:val="000446B1"/>
    <w:rsid w:val="00044DE2"/>
    <w:rsid w:val="00051834"/>
    <w:rsid w:val="000526D6"/>
    <w:rsid w:val="000531BB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2E10"/>
    <w:rsid w:val="00074135"/>
    <w:rsid w:val="00075B78"/>
    <w:rsid w:val="00080512"/>
    <w:rsid w:val="00080638"/>
    <w:rsid w:val="0008297C"/>
    <w:rsid w:val="00095EA8"/>
    <w:rsid w:val="000A0C3B"/>
    <w:rsid w:val="000A365D"/>
    <w:rsid w:val="000A4D1A"/>
    <w:rsid w:val="000A4E34"/>
    <w:rsid w:val="000A68F3"/>
    <w:rsid w:val="000B4238"/>
    <w:rsid w:val="000B4FB1"/>
    <w:rsid w:val="000B61FB"/>
    <w:rsid w:val="000C018E"/>
    <w:rsid w:val="000C16C8"/>
    <w:rsid w:val="000C32D3"/>
    <w:rsid w:val="000C47C3"/>
    <w:rsid w:val="000C78DB"/>
    <w:rsid w:val="000D0571"/>
    <w:rsid w:val="000D1A25"/>
    <w:rsid w:val="000D3827"/>
    <w:rsid w:val="000D4D14"/>
    <w:rsid w:val="000D50E3"/>
    <w:rsid w:val="000D54A3"/>
    <w:rsid w:val="000D58AB"/>
    <w:rsid w:val="000D6A52"/>
    <w:rsid w:val="000D7AD7"/>
    <w:rsid w:val="000E0695"/>
    <w:rsid w:val="000E1A37"/>
    <w:rsid w:val="000E1CAF"/>
    <w:rsid w:val="000E5C88"/>
    <w:rsid w:val="000E751D"/>
    <w:rsid w:val="000F21E4"/>
    <w:rsid w:val="000F3156"/>
    <w:rsid w:val="00104BC6"/>
    <w:rsid w:val="00104CDD"/>
    <w:rsid w:val="00104FCA"/>
    <w:rsid w:val="00113A07"/>
    <w:rsid w:val="00114E2C"/>
    <w:rsid w:val="0011748D"/>
    <w:rsid w:val="00121103"/>
    <w:rsid w:val="0012279B"/>
    <w:rsid w:val="0012418E"/>
    <w:rsid w:val="00127263"/>
    <w:rsid w:val="00133525"/>
    <w:rsid w:val="00141326"/>
    <w:rsid w:val="00141FA3"/>
    <w:rsid w:val="00142747"/>
    <w:rsid w:val="00146BF3"/>
    <w:rsid w:val="001476E2"/>
    <w:rsid w:val="0015786B"/>
    <w:rsid w:val="001645BD"/>
    <w:rsid w:val="001655BB"/>
    <w:rsid w:val="0016611C"/>
    <w:rsid w:val="00166B5C"/>
    <w:rsid w:val="0017591E"/>
    <w:rsid w:val="00176183"/>
    <w:rsid w:val="001775AC"/>
    <w:rsid w:val="00181118"/>
    <w:rsid w:val="001825F0"/>
    <w:rsid w:val="00183720"/>
    <w:rsid w:val="0018372A"/>
    <w:rsid w:val="001838EC"/>
    <w:rsid w:val="001841B1"/>
    <w:rsid w:val="0018581F"/>
    <w:rsid w:val="00185E52"/>
    <w:rsid w:val="0019166D"/>
    <w:rsid w:val="00196F64"/>
    <w:rsid w:val="00197470"/>
    <w:rsid w:val="001A410D"/>
    <w:rsid w:val="001A4C42"/>
    <w:rsid w:val="001A6141"/>
    <w:rsid w:val="001A7772"/>
    <w:rsid w:val="001B02E6"/>
    <w:rsid w:val="001B7371"/>
    <w:rsid w:val="001C21C3"/>
    <w:rsid w:val="001C5B11"/>
    <w:rsid w:val="001C64E9"/>
    <w:rsid w:val="001D02C2"/>
    <w:rsid w:val="001D1408"/>
    <w:rsid w:val="001D1470"/>
    <w:rsid w:val="001D2A82"/>
    <w:rsid w:val="001E0983"/>
    <w:rsid w:val="001E0A62"/>
    <w:rsid w:val="001E145D"/>
    <w:rsid w:val="001E450D"/>
    <w:rsid w:val="001F0C1D"/>
    <w:rsid w:val="001F1132"/>
    <w:rsid w:val="001F168B"/>
    <w:rsid w:val="001F6FF3"/>
    <w:rsid w:val="00204648"/>
    <w:rsid w:val="002058CF"/>
    <w:rsid w:val="002105DD"/>
    <w:rsid w:val="00210E0A"/>
    <w:rsid w:val="002155A1"/>
    <w:rsid w:val="00215C07"/>
    <w:rsid w:val="0021744E"/>
    <w:rsid w:val="0022541F"/>
    <w:rsid w:val="00231349"/>
    <w:rsid w:val="002347A2"/>
    <w:rsid w:val="00234D70"/>
    <w:rsid w:val="00240C29"/>
    <w:rsid w:val="002450A4"/>
    <w:rsid w:val="00247926"/>
    <w:rsid w:val="0025356C"/>
    <w:rsid w:val="00257DAE"/>
    <w:rsid w:val="002608DE"/>
    <w:rsid w:val="00261B7C"/>
    <w:rsid w:val="002637C2"/>
    <w:rsid w:val="0026424E"/>
    <w:rsid w:val="002675F0"/>
    <w:rsid w:val="0026780C"/>
    <w:rsid w:val="002743C5"/>
    <w:rsid w:val="00274A90"/>
    <w:rsid w:val="00276C70"/>
    <w:rsid w:val="00276E1D"/>
    <w:rsid w:val="00276EE4"/>
    <w:rsid w:val="00277172"/>
    <w:rsid w:val="00277585"/>
    <w:rsid w:val="00277626"/>
    <w:rsid w:val="00281680"/>
    <w:rsid w:val="0028193A"/>
    <w:rsid w:val="0028485D"/>
    <w:rsid w:val="0029079A"/>
    <w:rsid w:val="00293BAE"/>
    <w:rsid w:val="00296065"/>
    <w:rsid w:val="002A07F2"/>
    <w:rsid w:val="002A2A03"/>
    <w:rsid w:val="002A394A"/>
    <w:rsid w:val="002A466C"/>
    <w:rsid w:val="002A51BE"/>
    <w:rsid w:val="002A569C"/>
    <w:rsid w:val="002A59C8"/>
    <w:rsid w:val="002A68E2"/>
    <w:rsid w:val="002A797D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1C73"/>
    <w:rsid w:val="002E37B0"/>
    <w:rsid w:val="002E7318"/>
    <w:rsid w:val="002E78C1"/>
    <w:rsid w:val="002F4933"/>
    <w:rsid w:val="002F4F9E"/>
    <w:rsid w:val="002F5031"/>
    <w:rsid w:val="002F706C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41266"/>
    <w:rsid w:val="00342193"/>
    <w:rsid w:val="00351CF3"/>
    <w:rsid w:val="0035462D"/>
    <w:rsid w:val="00355978"/>
    <w:rsid w:val="00357B94"/>
    <w:rsid w:val="00360244"/>
    <w:rsid w:val="00365E86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A68C1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E99"/>
    <w:rsid w:val="003D0F89"/>
    <w:rsid w:val="003D7A05"/>
    <w:rsid w:val="003D7AB5"/>
    <w:rsid w:val="003E62C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86F"/>
    <w:rsid w:val="00404456"/>
    <w:rsid w:val="004166A1"/>
    <w:rsid w:val="0041733B"/>
    <w:rsid w:val="00420FB8"/>
    <w:rsid w:val="00423334"/>
    <w:rsid w:val="00423B10"/>
    <w:rsid w:val="00426737"/>
    <w:rsid w:val="0043242D"/>
    <w:rsid w:val="004345EC"/>
    <w:rsid w:val="004465C5"/>
    <w:rsid w:val="004472A9"/>
    <w:rsid w:val="004518DE"/>
    <w:rsid w:val="00451E95"/>
    <w:rsid w:val="00453FE3"/>
    <w:rsid w:val="00463240"/>
    <w:rsid w:val="00464930"/>
    <w:rsid w:val="00466D81"/>
    <w:rsid w:val="00470E29"/>
    <w:rsid w:val="0047230B"/>
    <w:rsid w:val="004728B7"/>
    <w:rsid w:val="0047564A"/>
    <w:rsid w:val="00475AC6"/>
    <w:rsid w:val="004768DA"/>
    <w:rsid w:val="004812DD"/>
    <w:rsid w:val="004816DB"/>
    <w:rsid w:val="004819D5"/>
    <w:rsid w:val="004826A9"/>
    <w:rsid w:val="00484B1E"/>
    <w:rsid w:val="00491501"/>
    <w:rsid w:val="00497F2A"/>
    <w:rsid w:val="004A3C54"/>
    <w:rsid w:val="004A3D27"/>
    <w:rsid w:val="004A4724"/>
    <w:rsid w:val="004A48FA"/>
    <w:rsid w:val="004A5DB3"/>
    <w:rsid w:val="004A616F"/>
    <w:rsid w:val="004B2CAA"/>
    <w:rsid w:val="004B3447"/>
    <w:rsid w:val="004B4C6F"/>
    <w:rsid w:val="004B5861"/>
    <w:rsid w:val="004B5C7F"/>
    <w:rsid w:val="004C15E6"/>
    <w:rsid w:val="004C1601"/>
    <w:rsid w:val="004C1615"/>
    <w:rsid w:val="004C4F21"/>
    <w:rsid w:val="004C6022"/>
    <w:rsid w:val="004C7C52"/>
    <w:rsid w:val="004D3578"/>
    <w:rsid w:val="004D5ADE"/>
    <w:rsid w:val="004D5EB9"/>
    <w:rsid w:val="004E213A"/>
    <w:rsid w:val="004E219E"/>
    <w:rsid w:val="004E2762"/>
    <w:rsid w:val="004F0988"/>
    <w:rsid w:val="004F3340"/>
    <w:rsid w:val="004F3E3D"/>
    <w:rsid w:val="004F6AF4"/>
    <w:rsid w:val="004F7D81"/>
    <w:rsid w:val="004F7DEF"/>
    <w:rsid w:val="005038CA"/>
    <w:rsid w:val="00507857"/>
    <w:rsid w:val="00523AE4"/>
    <w:rsid w:val="00523F59"/>
    <w:rsid w:val="00531036"/>
    <w:rsid w:val="0053388B"/>
    <w:rsid w:val="00534BE5"/>
    <w:rsid w:val="00535773"/>
    <w:rsid w:val="00543E6C"/>
    <w:rsid w:val="00556D61"/>
    <w:rsid w:val="00563714"/>
    <w:rsid w:val="005644F8"/>
    <w:rsid w:val="00565087"/>
    <w:rsid w:val="00567534"/>
    <w:rsid w:val="00572E14"/>
    <w:rsid w:val="0057672C"/>
    <w:rsid w:val="005776DB"/>
    <w:rsid w:val="005834F5"/>
    <w:rsid w:val="00591568"/>
    <w:rsid w:val="00594F57"/>
    <w:rsid w:val="005973BE"/>
    <w:rsid w:val="005A4921"/>
    <w:rsid w:val="005A5986"/>
    <w:rsid w:val="005A656C"/>
    <w:rsid w:val="005A7809"/>
    <w:rsid w:val="005B281F"/>
    <w:rsid w:val="005B363E"/>
    <w:rsid w:val="005B6FA8"/>
    <w:rsid w:val="005B74DA"/>
    <w:rsid w:val="005C2501"/>
    <w:rsid w:val="005C25FF"/>
    <w:rsid w:val="005C43AC"/>
    <w:rsid w:val="005D0BA9"/>
    <w:rsid w:val="005D2525"/>
    <w:rsid w:val="005D2E01"/>
    <w:rsid w:val="005D43BF"/>
    <w:rsid w:val="005D7526"/>
    <w:rsid w:val="005E0607"/>
    <w:rsid w:val="005E2982"/>
    <w:rsid w:val="005E66AC"/>
    <w:rsid w:val="005E69AE"/>
    <w:rsid w:val="005F23E7"/>
    <w:rsid w:val="005F2F54"/>
    <w:rsid w:val="005F39D5"/>
    <w:rsid w:val="005F5D73"/>
    <w:rsid w:val="005F696B"/>
    <w:rsid w:val="005F705F"/>
    <w:rsid w:val="00600F13"/>
    <w:rsid w:val="0060129F"/>
    <w:rsid w:val="00602AEA"/>
    <w:rsid w:val="006073EA"/>
    <w:rsid w:val="00607E3C"/>
    <w:rsid w:val="00610053"/>
    <w:rsid w:val="00610715"/>
    <w:rsid w:val="00614FDF"/>
    <w:rsid w:val="006151BD"/>
    <w:rsid w:val="00621D91"/>
    <w:rsid w:val="006234AA"/>
    <w:rsid w:val="00623F3E"/>
    <w:rsid w:val="00624566"/>
    <w:rsid w:val="006246A7"/>
    <w:rsid w:val="00625205"/>
    <w:rsid w:val="0062595A"/>
    <w:rsid w:val="00626E69"/>
    <w:rsid w:val="006301E8"/>
    <w:rsid w:val="006314F8"/>
    <w:rsid w:val="0063543D"/>
    <w:rsid w:val="00647114"/>
    <w:rsid w:val="006528E0"/>
    <w:rsid w:val="00656B9D"/>
    <w:rsid w:val="00662106"/>
    <w:rsid w:val="00663541"/>
    <w:rsid w:val="0066559E"/>
    <w:rsid w:val="00665CD4"/>
    <w:rsid w:val="00672E8C"/>
    <w:rsid w:val="00673EB9"/>
    <w:rsid w:val="0068290F"/>
    <w:rsid w:val="0068530E"/>
    <w:rsid w:val="00685A6F"/>
    <w:rsid w:val="00687D57"/>
    <w:rsid w:val="006A2C3D"/>
    <w:rsid w:val="006A323F"/>
    <w:rsid w:val="006A7137"/>
    <w:rsid w:val="006A7DEF"/>
    <w:rsid w:val="006B30D0"/>
    <w:rsid w:val="006C228A"/>
    <w:rsid w:val="006C3D95"/>
    <w:rsid w:val="006C6B22"/>
    <w:rsid w:val="006D0A3C"/>
    <w:rsid w:val="006D0F9A"/>
    <w:rsid w:val="006D7B72"/>
    <w:rsid w:val="006E4AAA"/>
    <w:rsid w:val="006E5C86"/>
    <w:rsid w:val="006F137C"/>
    <w:rsid w:val="006F2924"/>
    <w:rsid w:val="006F4A2D"/>
    <w:rsid w:val="006F5C12"/>
    <w:rsid w:val="00701A75"/>
    <w:rsid w:val="0070297F"/>
    <w:rsid w:val="0070556D"/>
    <w:rsid w:val="00707B3D"/>
    <w:rsid w:val="00707D4D"/>
    <w:rsid w:val="00711CF9"/>
    <w:rsid w:val="00713C44"/>
    <w:rsid w:val="0071552D"/>
    <w:rsid w:val="0071674C"/>
    <w:rsid w:val="00724CFD"/>
    <w:rsid w:val="00726099"/>
    <w:rsid w:val="0072712F"/>
    <w:rsid w:val="007302D6"/>
    <w:rsid w:val="00734564"/>
    <w:rsid w:val="00734A5B"/>
    <w:rsid w:val="0074026F"/>
    <w:rsid w:val="007427A5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7F7"/>
    <w:rsid w:val="00762B40"/>
    <w:rsid w:val="00764F6F"/>
    <w:rsid w:val="00765AB3"/>
    <w:rsid w:val="00765B58"/>
    <w:rsid w:val="00767634"/>
    <w:rsid w:val="00772FB5"/>
    <w:rsid w:val="00773FF0"/>
    <w:rsid w:val="00774DA4"/>
    <w:rsid w:val="00781F0F"/>
    <w:rsid w:val="007833DA"/>
    <w:rsid w:val="00786455"/>
    <w:rsid w:val="00787B15"/>
    <w:rsid w:val="0079544F"/>
    <w:rsid w:val="007A44A6"/>
    <w:rsid w:val="007A57AC"/>
    <w:rsid w:val="007A6283"/>
    <w:rsid w:val="007A7604"/>
    <w:rsid w:val="007A7C22"/>
    <w:rsid w:val="007B5627"/>
    <w:rsid w:val="007B600E"/>
    <w:rsid w:val="007C2090"/>
    <w:rsid w:val="007C49AE"/>
    <w:rsid w:val="007D12CB"/>
    <w:rsid w:val="007D1CA7"/>
    <w:rsid w:val="007D4A65"/>
    <w:rsid w:val="007D5550"/>
    <w:rsid w:val="007D64A6"/>
    <w:rsid w:val="007E1E1E"/>
    <w:rsid w:val="007E27DA"/>
    <w:rsid w:val="007E5AE9"/>
    <w:rsid w:val="007E6354"/>
    <w:rsid w:val="007F0F4A"/>
    <w:rsid w:val="007F1C98"/>
    <w:rsid w:val="007F1CFA"/>
    <w:rsid w:val="008015E3"/>
    <w:rsid w:val="008028A4"/>
    <w:rsid w:val="00802B8D"/>
    <w:rsid w:val="00802C23"/>
    <w:rsid w:val="00805884"/>
    <w:rsid w:val="00806B4A"/>
    <w:rsid w:val="00806E29"/>
    <w:rsid w:val="008105A9"/>
    <w:rsid w:val="00814664"/>
    <w:rsid w:val="00814EEB"/>
    <w:rsid w:val="0081569B"/>
    <w:rsid w:val="00816809"/>
    <w:rsid w:val="0081783A"/>
    <w:rsid w:val="00820B25"/>
    <w:rsid w:val="0082461B"/>
    <w:rsid w:val="0082493D"/>
    <w:rsid w:val="00825EDF"/>
    <w:rsid w:val="00826884"/>
    <w:rsid w:val="00830747"/>
    <w:rsid w:val="00835E91"/>
    <w:rsid w:val="0083755B"/>
    <w:rsid w:val="00840DCA"/>
    <w:rsid w:val="008454C5"/>
    <w:rsid w:val="00851681"/>
    <w:rsid w:val="0085227D"/>
    <w:rsid w:val="00854543"/>
    <w:rsid w:val="0085666A"/>
    <w:rsid w:val="008572C5"/>
    <w:rsid w:val="00870EB0"/>
    <w:rsid w:val="008768CA"/>
    <w:rsid w:val="00880889"/>
    <w:rsid w:val="00882D58"/>
    <w:rsid w:val="00886F35"/>
    <w:rsid w:val="0089062C"/>
    <w:rsid w:val="00895E23"/>
    <w:rsid w:val="008A3527"/>
    <w:rsid w:val="008A5F18"/>
    <w:rsid w:val="008A78FF"/>
    <w:rsid w:val="008C2245"/>
    <w:rsid w:val="008C384C"/>
    <w:rsid w:val="008C494B"/>
    <w:rsid w:val="008D4F18"/>
    <w:rsid w:val="008E2413"/>
    <w:rsid w:val="008E277C"/>
    <w:rsid w:val="008E7986"/>
    <w:rsid w:val="008F29A8"/>
    <w:rsid w:val="008F2DBB"/>
    <w:rsid w:val="008F3684"/>
    <w:rsid w:val="008F626A"/>
    <w:rsid w:val="008F7DBB"/>
    <w:rsid w:val="00900E0D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7334"/>
    <w:rsid w:val="00917CCB"/>
    <w:rsid w:val="00921E71"/>
    <w:rsid w:val="00924C53"/>
    <w:rsid w:val="00925BDF"/>
    <w:rsid w:val="00930919"/>
    <w:rsid w:val="0093313C"/>
    <w:rsid w:val="00934C80"/>
    <w:rsid w:val="00935136"/>
    <w:rsid w:val="009421FB"/>
    <w:rsid w:val="00942EC2"/>
    <w:rsid w:val="0094625B"/>
    <w:rsid w:val="0095264F"/>
    <w:rsid w:val="00952E04"/>
    <w:rsid w:val="00955390"/>
    <w:rsid w:val="00956B01"/>
    <w:rsid w:val="009574BA"/>
    <w:rsid w:val="00957852"/>
    <w:rsid w:val="00957B49"/>
    <w:rsid w:val="00964DA3"/>
    <w:rsid w:val="00965947"/>
    <w:rsid w:val="00965ED0"/>
    <w:rsid w:val="00973BE2"/>
    <w:rsid w:val="00973E07"/>
    <w:rsid w:val="0097503B"/>
    <w:rsid w:val="009751F6"/>
    <w:rsid w:val="009918E9"/>
    <w:rsid w:val="009929FF"/>
    <w:rsid w:val="00997493"/>
    <w:rsid w:val="009A227B"/>
    <w:rsid w:val="009A2554"/>
    <w:rsid w:val="009B18E3"/>
    <w:rsid w:val="009B236A"/>
    <w:rsid w:val="009B373D"/>
    <w:rsid w:val="009B3A45"/>
    <w:rsid w:val="009C2313"/>
    <w:rsid w:val="009C3639"/>
    <w:rsid w:val="009C39B5"/>
    <w:rsid w:val="009C4F99"/>
    <w:rsid w:val="009C5A3A"/>
    <w:rsid w:val="009D2B95"/>
    <w:rsid w:val="009D4870"/>
    <w:rsid w:val="009D528F"/>
    <w:rsid w:val="009D5653"/>
    <w:rsid w:val="009D63DD"/>
    <w:rsid w:val="009E0351"/>
    <w:rsid w:val="009E23D5"/>
    <w:rsid w:val="009E643A"/>
    <w:rsid w:val="009E6983"/>
    <w:rsid w:val="009F37B7"/>
    <w:rsid w:val="009F5E43"/>
    <w:rsid w:val="00A0194F"/>
    <w:rsid w:val="00A02BA9"/>
    <w:rsid w:val="00A04574"/>
    <w:rsid w:val="00A06AAF"/>
    <w:rsid w:val="00A102F2"/>
    <w:rsid w:val="00A10F02"/>
    <w:rsid w:val="00A11BC9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6A83"/>
    <w:rsid w:val="00A41BB8"/>
    <w:rsid w:val="00A434A9"/>
    <w:rsid w:val="00A5177F"/>
    <w:rsid w:val="00A517B0"/>
    <w:rsid w:val="00A51D63"/>
    <w:rsid w:val="00A51E6C"/>
    <w:rsid w:val="00A53724"/>
    <w:rsid w:val="00A53FE0"/>
    <w:rsid w:val="00A542F7"/>
    <w:rsid w:val="00A5609E"/>
    <w:rsid w:val="00A60777"/>
    <w:rsid w:val="00A625A6"/>
    <w:rsid w:val="00A62A79"/>
    <w:rsid w:val="00A62B36"/>
    <w:rsid w:val="00A67034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A3D5D"/>
    <w:rsid w:val="00AA473D"/>
    <w:rsid w:val="00AA5A3D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41F7"/>
    <w:rsid w:val="00AD5F64"/>
    <w:rsid w:val="00AE2047"/>
    <w:rsid w:val="00AE3797"/>
    <w:rsid w:val="00AE621D"/>
    <w:rsid w:val="00AF24FE"/>
    <w:rsid w:val="00AF4842"/>
    <w:rsid w:val="00AF7AB0"/>
    <w:rsid w:val="00B05345"/>
    <w:rsid w:val="00B059F1"/>
    <w:rsid w:val="00B06112"/>
    <w:rsid w:val="00B128FD"/>
    <w:rsid w:val="00B14630"/>
    <w:rsid w:val="00B150E6"/>
    <w:rsid w:val="00B15449"/>
    <w:rsid w:val="00B175F4"/>
    <w:rsid w:val="00B3227E"/>
    <w:rsid w:val="00B35505"/>
    <w:rsid w:val="00B378C9"/>
    <w:rsid w:val="00B37C70"/>
    <w:rsid w:val="00B42AB8"/>
    <w:rsid w:val="00B44F81"/>
    <w:rsid w:val="00B50264"/>
    <w:rsid w:val="00B51CDC"/>
    <w:rsid w:val="00B5302C"/>
    <w:rsid w:val="00B631D3"/>
    <w:rsid w:val="00B6344D"/>
    <w:rsid w:val="00B65A49"/>
    <w:rsid w:val="00B76D6A"/>
    <w:rsid w:val="00B76FBB"/>
    <w:rsid w:val="00B804A1"/>
    <w:rsid w:val="00B863E2"/>
    <w:rsid w:val="00B93086"/>
    <w:rsid w:val="00B9622A"/>
    <w:rsid w:val="00B97B51"/>
    <w:rsid w:val="00BA034A"/>
    <w:rsid w:val="00BA19ED"/>
    <w:rsid w:val="00BA299D"/>
    <w:rsid w:val="00BA300B"/>
    <w:rsid w:val="00BA4B8D"/>
    <w:rsid w:val="00BA50B0"/>
    <w:rsid w:val="00BA5F68"/>
    <w:rsid w:val="00BA6F99"/>
    <w:rsid w:val="00BC0F7D"/>
    <w:rsid w:val="00BC179E"/>
    <w:rsid w:val="00BC2130"/>
    <w:rsid w:val="00BC227B"/>
    <w:rsid w:val="00BC327A"/>
    <w:rsid w:val="00BC3CE7"/>
    <w:rsid w:val="00BC4BFC"/>
    <w:rsid w:val="00BC6A25"/>
    <w:rsid w:val="00BD5C78"/>
    <w:rsid w:val="00BD63ED"/>
    <w:rsid w:val="00BD7171"/>
    <w:rsid w:val="00BD7DB9"/>
    <w:rsid w:val="00BE00A0"/>
    <w:rsid w:val="00BE08EF"/>
    <w:rsid w:val="00BE2DC2"/>
    <w:rsid w:val="00BE3255"/>
    <w:rsid w:val="00BE3338"/>
    <w:rsid w:val="00BE4DF0"/>
    <w:rsid w:val="00BE7357"/>
    <w:rsid w:val="00BF01FB"/>
    <w:rsid w:val="00BF095A"/>
    <w:rsid w:val="00BF128E"/>
    <w:rsid w:val="00BF48F0"/>
    <w:rsid w:val="00BF4C3B"/>
    <w:rsid w:val="00BF692E"/>
    <w:rsid w:val="00C010CD"/>
    <w:rsid w:val="00C0292C"/>
    <w:rsid w:val="00C05CE0"/>
    <w:rsid w:val="00C079CE"/>
    <w:rsid w:val="00C13BE7"/>
    <w:rsid w:val="00C1496A"/>
    <w:rsid w:val="00C16008"/>
    <w:rsid w:val="00C161CE"/>
    <w:rsid w:val="00C1711F"/>
    <w:rsid w:val="00C2036A"/>
    <w:rsid w:val="00C27F1B"/>
    <w:rsid w:val="00C32879"/>
    <w:rsid w:val="00C33079"/>
    <w:rsid w:val="00C331E9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0E68"/>
    <w:rsid w:val="00C61217"/>
    <w:rsid w:val="00C71DA1"/>
    <w:rsid w:val="00C72833"/>
    <w:rsid w:val="00C72B84"/>
    <w:rsid w:val="00C734C4"/>
    <w:rsid w:val="00C74AA0"/>
    <w:rsid w:val="00C77CBD"/>
    <w:rsid w:val="00C80F1D"/>
    <w:rsid w:val="00C81197"/>
    <w:rsid w:val="00C811AE"/>
    <w:rsid w:val="00C87227"/>
    <w:rsid w:val="00C90253"/>
    <w:rsid w:val="00C90E0A"/>
    <w:rsid w:val="00C91F36"/>
    <w:rsid w:val="00C92021"/>
    <w:rsid w:val="00C92A14"/>
    <w:rsid w:val="00C92B00"/>
    <w:rsid w:val="00C93F40"/>
    <w:rsid w:val="00C95BC2"/>
    <w:rsid w:val="00CA3D0C"/>
    <w:rsid w:val="00CA4213"/>
    <w:rsid w:val="00CA4B04"/>
    <w:rsid w:val="00CB45A1"/>
    <w:rsid w:val="00CB69DE"/>
    <w:rsid w:val="00CB7AD0"/>
    <w:rsid w:val="00CC0028"/>
    <w:rsid w:val="00CC5BE3"/>
    <w:rsid w:val="00CC7A05"/>
    <w:rsid w:val="00CD2992"/>
    <w:rsid w:val="00CD5CF4"/>
    <w:rsid w:val="00CD6B3B"/>
    <w:rsid w:val="00CD7B6F"/>
    <w:rsid w:val="00CE0B91"/>
    <w:rsid w:val="00CE103C"/>
    <w:rsid w:val="00CE1B41"/>
    <w:rsid w:val="00CE2F48"/>
    <w:rsid w:val="00CE6DD7"/>
    <w:rsid w:val="00CF20E3"/>
    <w:rsid w:val="00CF3841"/>
    <w:rsid w:val="00CF4F76"/>
    <w:rsid w:val="00CF65B5"/>
    <w:rsid w:val="00D00BA3"/>
    <w:rsid w:val="00D05C22"/>
    <w:rsid w:val="00D1495D"/>
    <w:rsid w:val="00D150BB"/>
    <w:rsid w:val="00D2014F"/>
    <w:rsid w:val="00D22803"/>
    <w:rsid w:val="00D238B2"/>
    <w:rsid w:val="00D23F96"/>
    <w:rsid w:val="00D2683C"/>
    <w:rsid w:val="00D27F34"/>
    <w:rsid w:val="00D309CC"/>
    <w:rsid w:val="00D41B07"/>
    <w:rsid w:val="00D41D01"/>
    <w:rsid w:val="00D420AB"/>
    <w:rsid w:val="00D44E68"/>
    <w:rsid w:val="00D4587A"/>
    <w:rsid w:val="00D463D6"/>
    <w:rsid w:val="00D46431"/>
    <w:rsid w:val="00D530B5"/>
    <w:rsid w:val="00D56A52"/>
    <w:rsid w:val="00D57972"/>
    <w:rsid w:val="00D603CA"/>
    <w:rsid w:val="00D6215B"/>
    <w:rsid w:val="00D6390D"/>
    <w:rsid w:val="00D63DC2"/>
    <w:rsid w:val="00D653C6"/>
    <w:rsid w:val="00D675A9"/>
    <w:rsid w:val="00D717E0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6327"/>
    <w:rsid w:val="00D87E00"/>
    <w:rsid w:val="00D90060"/>
    <w:rsid w:val="00D9134D"/>
    <w:rsid w:val="00D92E1E"/>
    <w:rsid w:val="00D97761"/>
    <w:rsid w:val="00DA0100"/>
    <w:rsid w:val="00DA166F"/>
    <w:rsid w:val="00DA6CFD"/>
    <w:rsid w:val="00DA7A03"/>
    <w:rsid w:val="00DB06CF"/>
    <w:rsid w:val="00DB072A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4008"/>
    <w:rsid w:val="00DD4C17"/>
    <w:rsid w:val="00DD4D52"/>
    <w:rsid w:val="00DD4DC5"/>
    <w:rsid w:val="00DE0507"/>
    <w:rsid w:val="00DE088F"/>
    <w:rsid w:val="00DE2650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371D"/>
    <w:rsid w:val="00E06316"/>
    <w:rsid w:val="00E13F78"/>
    <w:rsid w:val="00E14A80"/>
    <w:rsid w:val="00E16509"/>
    <w:rsid w:val="00E2376C"/>
    <w:rsid w:val="00E2413E"/>
    <w:rsid w:val="00E26566"/>
    <w:rsid w:val="00E35B70"/>
    <w:rsid w:val="00E3687A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610FC"/>
    <w:rsid w:val="00E63CD1"/>
    <w:rsid w:val="00E64596"/>
    <w:rsid w:val="00E720AE"/>
    <w:rsid w:val="00E72324"/>
    <w:rsid w:val="00E725DD"/>
    <w:rsid w:val="00E72ABE"/>
    <w:rsid w:val="00E73578"/>
    <w:rsid w:val="00E74333"/>
    <w:rsid w:val="00E77645"/>
    <w:rsid w:val="00E80040"/>
    <w:rsid w:val="00E821DC"/>
    <w:rsid w:val="00E963F7"/>
    <w:rsid w:val="00EA089E"/>
    <w:rsid w:val="00EA0E17"/>
    <w:rsid w:val="00EB1575"/>
    <w:rsid w:val="00EB30C2"/>
    <w:rsid w:val="00EC4847"/>
    <w:rsid w:val="00EC4A25"/>
    <w:rsid w:val="00EC4F16"/>
    <w:rsid w:val="00EC51E4"/>
    <w:rsid w:val="00EC55DC"/>
    <w:rsid w:val="00EC5825"/>
    <w:rsid w:val="00EC5E6B"/>
    <w:rsid w:val="00EC7246"/>
    <w:rsid w:val="00EC7E08"/>
    <w:rsid w:val="00EE5AA7"/>
    <w:rsid w:val="00EE7844"/>
    <w:rsid w:val="00EF38FF"/>
    <w:rsid w:val="00EF70F3"/>
    <w:rsid w:val="00F013C2"/>
    <w:rsid w:val="00F01AE1"/>
    <w:rsid w:val="00F025A2"/>
    <w:rsid w:val="00F04712"/>
    <w:rsid w:val="00F067CC"/>
    <w:rsid w:val="00F06F13"/>
    <w:rsid w:val="00F10C13"/>
    <w:rsid w:val="00F1253F"/>
    <w:rsid w:val="00F15570"/>
    <w:rsid w:val="00F161C4"/>
    <w:rsid w:val="00F169CF"/>
    <w:rsid w:val="00F21311"/>
    <w:rsid w:val="00F22EC7"/>
    <w:rsid w:val="00F26A01"/>
    <w:rsid w:val="00F32507"/>
    <w:rsid w:val="00F325C8"/>
    <w:rsid w:val="00F3347C"/>
    <w:rsid w:val="00F35A8C"/>
    <w:rsid w:val="00F40D1D"/>
    <w:rsid w:val="00F473D2"/>
    <w:rsid w:val="00F47A34"/>
    <w:rsid w:val="00F51ECA"/>
    <w:rsid w:val="00F54BE6"/>
    <w:rsid w:val="00F565B6"/>
    <w:rsid w:val="00F60851"/>
    <w:rsid w:val="00F62AEB"/>
    <w:rsid w:val="00F653B8"/>
    <w:rsid w:val="00F70647"/>
    <w:rsid w:val="00F72543"/>
    <w:rsid w:val="00F72F4F"/>
    <w:rsid w:val="00F7495C"/>
    <w:rsid w:val="00F80F5C"/>
    <w:rsid w:val="00F84884"/>
    <w:rsid w:val="00F849C6"/>
    <w:rsid w:val="00F87D29"/>
    <w:rsid w:val="00F90B00"/>
    <w:rsid w:val="00F92945"/>
    <w:rsid w:val="00FA1266"/>
    <w:rsid w:val="00FA1A17"/>
    <w:rsid w:val="00FA29A4"/>
    <w:rsid w:val="00FA3A4C"/>
    <w:rsid w:val="00FA595A"/>
    <w:rsid w:val="00FA5E13"/>
    <w:rsid w:val="00FA631A"/>
    <w:rsid w:val="00FB18A2"/>
    <w:rsid w:val="00FB28DC"/>
    <w:rsid w:val="00FB645D"/>
    <w:rsid w:val="00FC1192"/>
    <w:rsid w:val="00FC2387"/>
    <w:rsid w:val="00FC596E"/>
    <w:rsid w:val="00FD2950"/>
    <w:rsid w:val="00FD362E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3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D63DC2"/>
    <w:rPr>
      <w:rFonts w:ascii="Arial" w:hAnsi="Arial"/>
      <w:sz w:val="28"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0C32D3"/>
    <w:pPr>
      <w:spacing w:before="120" w:after="120"/>
    </w:pPr>
    <w:rPr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0C32D3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4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8189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4</cp:revision>
  <cp:lastPrinted>2023-02-14T17:34:00Z</cp:lastPrinted>
  <dcterms:created xsi:type="dcterms:W3CDTF">2023-10-22T20:17:00Z</dcterms:created>
  <dcterms:modified xsi:type="dcterms:W3CDTF">2023-11-02T15:59:00Z</dcterms:modified>
  <cp:category/>
</cp:coreProperties>
</file>